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2063" w:rsidRPr="002E30A6" w:rsidRDefault="000D2063" w:rsidP="000713B0">
      <w:pPr>
        <w:rPr>
          <w:lang w:val="en-US"/>
        </w:rPr>
      </w:pPr>
    </w:p>
    <w:p w:rsidR="00DC068F" w:rsidRPr="002E30A6" w:rsidRDefault="00DC068F" w:rsidP="000713B0">
      <w:pPr>
        <w:rPr>
          <w:lang w:val="en-US"/>
        </w:rPr>
        <w:sectPr w:rsidR="00DC068F" w:rsidRPr="002E30A6" w:rsidSect="003330D2">
          <w:footerReference w:type="default" r:id="rId8"/>
          <w:pgSz w:w="11906" w:h="16838"/>
          <w:pgMar w:top="851" w:right="170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859"/>
        <w:gridCol w:w="4495"/>
      </w:tblGrid>
      <w:tr w:rsidR="002E30A6" w:rsidRPr="002E30A6" w:rsidTr="003330D2">
        <w:trPr>
          <w:trHeight w:val="2551"/>
        </w:trPr>
        <w:tc>
          <w:tcPr>
            <w:tcW w:w="5074" w:type="dxa"/>
            <w:vAlign w:val="center"/>
          </w:tcPr>
          <w:p w:rsidR="00A02C54" w:rsidRPr="002E30A6" w:rsidRDefault="00A02C54" w:rsidP="00CE74EB">
            <w:pPr>
              <w:pStyle w:val="af9"/>
              <w:rPr>
                <w:color w:val="auto"/>
              </w:rPr>
            </w:pPr>
          </w:p>
        </w:tc>
        <w:tc>
          <w:tcPr>
            <w:tcW w:w="4496" w:type="dxa"/>
            <w:vAlign w:val="center"/>
          </w:tcPr>
          <w:p w:rsidR="00A02C54" w:rsidRPr="002E30A6" w:rsidRDefault="00A02C54" w:rsidP="00A02C54">
            <w:pPr>
              <w:pStyle w:val="af9"/>
              <w:rPr>
                <w:color w:val="auto"/>
              </w:rPr>
            </w:pPr>
            <w:r w:rsidRPr="002E30A6">
              <w:rPr>
                <w:color w:val="auto"/>
              </w:rPr>
              <w:t>Утверждаю</w:t>
            </w:r>
          </w:p>
          <w:sdt>
            <w:sdtPr>
              <w:rPr>
                <w:rFonts w:eastAsia="Times New Roman" w:cs="Arial"/>
                <w:color w:val="000000" w:themeColor="text1"/>
                <w:lang w:eastAsia="ru-RU"/>
              </w:rPr>
              <w:alias w:val="Должность утверждающего"/>
              <w:tag w:val="Должность утверждающего"/>
              <w:id w:val="950827951"/>
              <w:placeholder>
                <w:docPart w:val="A2B0DA425CDD4DF78EA52474DCCFBD05"/>
              </w:placeholder>
              <w15:color w:val="FFFF00"/>
            </w:sdtPr>
            <w:sdtEndPr>
              <w:rPr>
                <w:noProof/>
              </w:rPr>
            </w:sdtEndPr>
            <w:sdtContent>
              <w:sdt>
                <w:sdtPr>
                  <w:alias w:val="Должность утверждающего"/>
                  <w:tag w:val="Должность утверждающего"/>
                  <w:id w:val="-1301144543"/>
                  <w:placeholder>
                    <w:docPart w:val="DC55A9B3BF314862B992C61C65A14BFC"/>
                  </w:placeholder>
                  <w15:color w:val="FFFF00"/>
                </w:sdtPr>
                <w:sdtEndPr>
                  <w:rPr>
                    <w:noProof/>
                  </w:rPr>
                </w:sdtEndPr>
                <w:sdtContent>
                  <w:p w:rsidR="00F2034C" w:rsidRPr="00F2034C" w:rsidRDefault="00622BF7" w:rsidP="00F2034C">
                    <w:pPr>
                      <w:rPr>
                        <w:rFonts w:asciiTheme="minorHAnsi" w:hAnsiTheme="minorHAnsi"/>
                      </w:rPr>
                    </w:pPr>
                    <w:proofErr w:type="spellStart"/>
                    <w:r>
                      <w:t>И.о</w:t>
                    </w:r>
                    <w:proofErr w:type="spellEnd"/>
                    <w:r>
                      <w:t xml:space="preserve">. </w:t>
                    </w:r>
                    <w:r>
                      <w:rPr>
                        <w:rFonts w:asciiTheme="minorHAnsi" w:hAnsiTheme="minorHAnsi"/>
                        <w:noProof/>
                      </w:rPr>
                      <w:t>д</w:t>
                    </w:r>
                    <w:r w:rsidR="00F2034C" w:rsidRPr="00F2034C">
                      <w:rPr>
                        <w:rFonts w:asciiTheme="minorHAnsi" w:hAnsiTheme="minorHAnsi"/>
                        <w:noProof/>
                      </w:rPr>
                      <w:t>иректор</w:t>
                    </w:r>
                    <w:r>
                      <w:rPr>
                        <w:rFonts w:asciiTheme="minorHAnsi" w:hAnsiTheme="minorHAnsi"/>
                        <w:noProof/>
                      </w:rPr>
                      <w:t>а</w:t>
                    </w:r>
                    <w:r w:rsidR="00F2034C" w:rsidRPr="00F2034C">
                      <w:rPr>
                        <w:rFonts w:asciiTheme="minorHAnsi" w:hAnsiTheme="minorHAnsi"/>
                        <w:noProof/>
                      </w:rPr>
                      <w:t xml:space="preserve"> Усть-Илимской ГЭС</w:t>
                    </w:r>
                  </w:p>
                </w:sdtContent>
              </w:sdt>
              <w:p w:rsidR="00A02C54" w:rsidRPr="002E30A6" w:rsidRDefault="00681F55" w:rsidP="00A02C54">
                <w:pPr>
                  <w:pStyle w:val="af4"/>
                  <w:rPr>
                    <w:color w:val="auto"/>
                  </w:rPr>
                </w:pPr>
              </w:p>
            </w:sdtContent>
          </w:sdt>
          <w:sdt>
            <w:sdtPr>
              <w:rPr>
                <w:rFonts w:eastAsia="Times New Roman" w:cs="Arial"/>
                <w:color w:val="000000" w:themeColor="text1"/>
                <w:lang w:eastAsia="ru-RU"/>
              </w:rPr>
              <w:alias w:val="ФИО утверждающего"/>
              <w:tag w:val="ФИО утверждающего"/>
              <w:id w:val="-2032414239"/>
              <w:placeholder>
                <w:docPart w:val="A2B0DA425CDD4DF78EA52474DCCFBD05"/>
              </w:placeholder>
              <w15:color w:val="FFFF00"/>
            </w:sdtPr>
            <w:sdtEndPr/>
            <w:sdtContent>
              <w:sdt>
                <w:sdtPr>
                  <w:alias w:val="ФИО утверждающего"/>
                  <w:tag w:val="ФИО утверждающего"/>
                  <w:id w:val="168451784"/>
                  <w:placeholder>
                    <w:docPart w:val="C49F816355384CD6836DE48D72ACDEB6"/>
                  </w:placeholder>
                  <w15:color w:val="FFFF00"/>
                </w:sdtPr>
                <w:sdtEndPr/>
                <w:sdtContent>
                  <w:p w:rsidR="00F2034C" w:rsidRPr="00F2034C" w:rsidRDefault="00622BF7" w:rsidP="00F2034C">
                    <w:pPr>
                      <w:rPr>
                        <w:rFonts w:asciiTheme="minorHAnsi" w:hAnsiTheme="minorHAnsi"/>
                      </w:rPr>
                    </w:pPr>
                    <w:r>
                      <w:t>Крапицкий Сергей Викторович</w:t>
                    </w:r>
                  </w:p>
                </w:sdtContent>
              </w:sdt>
              <w:p w:rsidR="00A02C54" w:rsidRPr="002E30A6" w:rsidRDefault="00681F55" w:rsidP="00A02C54">
                <w:pPr>
                  <w:pStyle w:val="af4"/>
                  <w:rPr>
                    <w:color w:val="auto"/>
                  </w:rPr>
                </w:pPr>
              </w:p>
            </w:sdtContent>
          </w:sdt>
          <w:sdt>
            <w:sdtPr>
              <w:rPr>
                <w:color w:val="auto"/>
              </w:rPr>
              <w:alias w:val="Подпись и дата утверждения"/>
              <w:tag w:val="Подпись и дата утверждения"/>
              <w:id w:val="-759291159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A02C54" w:rsidRPr="002E30A6" w:rsidRDefault="00A02C54" w:rsidP="00A02C54">
                <w:pPr>
                  <w:pStyle w:val="af4"/>
                  <w:rPr>
                    <w:color w:val="auto"/>
                  </w:rPr>
                </w:pPr>
                <w:r w:rsidRPr="002E30A6">
                  <w:rPr>
                    <w:color w:val="auto"/>
                  </w:rPr>
                  <w:t>___________________________________</w:t>
                </w:r>
              </w:p>
              <w:p w:rsidR="00A02C54" w:rsidRPr="002E30A6" w:rsidRDefault="00A02C54" w:rsidP="003F1C15">
                <w:pPr>
                  <w:pStyle w:val="af4"/>
                  <w:rPr>
                    <w:color w:val="auto"/>
                  </w:rPr>
                </w:pPr>
                <w:r w:rsidRPr="002E30A6">
                  <w:rPr>
                    <w:color w:val="auto"/>
                  </w:rPr>
                  <w:t>«_____</w:t>
                </w:r>
                <w:r w:rsidR="002B3785" w:rsidRPr="002E30A6">
                  <w:rPr>
                    <w:color w:val="auto"/>
                  </w:rPr>
                  <w:t>__</w:t>
                </w:r>
                <w:r w:rsidRPr="002E30A6">
                  <w:rPr>
                    <w:color w:val="auto"/>
                  </w:rPr>
                  <w:t xml:space="preserve">» ___________________ </w:t>
                </w:r>
                <w:r w:rsidR="00ED5090" w:rsidRPr="002E30A6">
                  <w:rPr>
                    <w:color w:val="auto"/>
                  </w:rPr>
                  <w:fldChar w:fldCharType="begin"/>
                </w:r>
                <w:r w:rsidR="00ED5090" w:rsidRPr="002E30A6">
                  <w:rPr>
                    <w:color w:val="auto"/>
                  </w:rPr>
                  <w:instrText xml:space="preserve"> TIME  \@ "yyyy"  \* MERGEFORMAT </w:instrText>
                </w:r>
                <w:r w:rsidR="00ED5090" w:rsidRPr="002E30A6">
                  <w:rPr>
                    <w:color w:val="auto"/>
                  </w:rPr>
                  <w:fldChar w:fldCharType="separate"/>
                </w:r>
                <w:r w:rsidR="00622BF7">
                  <w:rPr>
                    <w:noProof/>
                    <w:color w:val="auto"/>
                  </w:rPr>
                  <w:t>2022</w:t>
                </w:r>
                <w:r w:rsidR="00ED5090" w:rsidRPr="002E30A6">
                  <w:rPr>
                    <w:color w:val="auto"/>
                  </w:rPr>
                  <w:fldChar w:fldCharType="end"/>
                </w:r>
                <w:r w:rsidR="00ED5090" w:rsidRPr="002E30A6">
                  <w:rPr>
                    <w:color w:val="auto"/>
                  </w:rPr>
                  <w:t xml:space="preserve"> </w:t>
                </w:r>
                <w:r w:rsidRPr="002E30A6">
                  <w:rPr>
                    <w:color w:val="auto"/>
                  </w:rPr>
                  <w:t>г.</w:t>
                </w:r>
              </w:p>
            </w:sdtContent>
          </w:sdt>
        </w:tc>
      </w:tr>
      <w:tr w:rsidR="002E30A6" w:rsidRPr="002E30A6" w:rsidTr="00A02C54">
        <w:trPr>
          <w:trHeight w:val="2268"/>
        </w:trPr>
        <w:tc>
          <w:tcPr>
            <w:tcW w:w="9570" w:type="dxa"/>
            <w:gridSpan w:val="2"/>
            <w:vAlign w:val="center"/>
          </w:tcPr>
          <w:p w:rsidR="005F70C1" w:rsidRPr="002E30A6" w:rsidRDefault="005F70C1" w:rsidP="00A02C54">
            <w:pPr>
              <w:pStyle w:val="af0"/>
              <w:rPr>
                <w:color w:val="auto"/>
              </w:rPr>
            </w:pPr>
          </w:p>
        </w:tc>
      </w:tr>
      <w:tr w:rsidR="002E30A6" w:rsidRPr="002E30A6" w:rsidTr="00A02C54">
        <w:trPr>
          <w:trHeight w:val="5669"/>
        </w:trPr>
        <w:tc>
          <w:tcPr>
            <w:tcW w:w="9570" w:type="dxa"/>
            <w:gridSpan w:val="2"/>
            <w:vAlign w:val="center"/>
          </w:tcPr>
          <w:p w:rsidR="00A02C54" w:rsidRPr="002E30A6" w:rsidRDefault="00A02C54" w:rsidP="00A02C54">
            <w:pPr>
              <w:pStyle w:val="af0"/>
              <w:rPr>
                <w:color w:val="auto"/>
              </w:rPr>
            </w:pPr>
            <w:r w:rsidRPr="002E30A6">
              <w:rPr>
                <w:color w:val="auto"/>
              </w:rPr>
              <w:t>Документация о закупке</w:t>
            </w:r>
          </w:p>
          <w:p w:rsidR="00A02C54" w:rsidRDefault="00681F55" w:rsidP="00A02C54">
            <w:pPr>
              <w:pStyle w:val="af1"/>
              <w:rPr>
                <w:color w:val="auto"/>
              </w:rPr>
            </w:pPr>
            <w:sdt>
              <w:sdtPr>
                <w:rPr>
                  <w:color w:val="auto"/>
                </w:r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D367CB54E44D448FB319A6BB422005DA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EndPr/>
              <w:sdtContent/>
            </w:sdt>
            <w:r w:rsidR="00A02C54" w:rsidRPr="002E30A6">
              <w:rPr>
                <w:color w:val="auto"/>
              </w:rPr>
              <w:t xml:space="preserve"> </w:t>
            </w:r>
          </w:p>
          <w:p w:rsidR="00077041" w:rsidRDefault="00077041" w:rsidP="00A02C54">
            <w:pPr>
              <w:pStyle w:val="af1"/>
              <w:rPr>
                <w:color w:val="auto"/>
              </w:rPr>
            </w:pPr>
            <w:r>
              <w:rPr>
                <w:color w:val="auto"/>
              </w:rPr>
              <w:t>о в</w:t>
            </w:r>
            <w:r w:rsidRPr="00077041">
              <w:rPr>
                <w:color w:val="auto"/>
              </w:rPr>
              <w:t>ыполнени</w:t>
            </w:r>
            <w:r w:rsidR="00CD1D62">
              <w:rPr>
                <w:color w:val="auto"/>
              </w:rPr>
              <w:t>и</w:t>
            </w:r>
            <w:r w:rsidRPr="00077041">
              <w:rPr>
                <w:color w:val="auto"/>
              </w:rPr>
              <w:t xml:space="preserve"> проектных работ по объекту </w:t>
            </w:r>
          </w:p>
          <w:p w:rsidR="00077041" w:rsidRDefault="00077041" w:rsidP="00A02C54">
            <w:pPr>
              <w:pStyle w:val="af1"/>
              <w:rPr>
                <w:color w:val="auto"/>
              </w:rPr>
            </w:pPr>
            <w:r w:rsidRPr="00077041">
              <w:rPr>
                <w:color w:val="auto"/>
              </w:rPr>
              <w:t>"Барокамера в комплекте с ресивером и компрессором</w:t>
            </w:r>
            <w:r>
              <w:rPr>
                <w:color w:val="auto"/>
              </w:rPr>
              <w:t>.</w:t>
            </w:r>
            <w:r w:rsidRPr="00077041">
              <w:rPr>
                <w:color w:val="auto"/>
              </w:rPr>
              <w:t xml:space="preserve">  </w:t>
            </w:r>
            <w:r w:rsidR="00CD1D62" w:rsidRPr="00CD1D62">
              <w:rPr>
                <w:color w:val="auto"/>
              </w:rPr>
              <w:t xml:space="preserve">  </w:t>
            </w:r>
            <w:proofErr w:type="spellStart"/>
            <w:r w:rsidRPr="00077041">
              <w:rPr>
                <w:color w:val="auto"/>
              </w:rPr>
              <w:t>Инв</w:t>
            </w:r>
            <w:proofErr w:type="spellEnd"/>
            <w:r>
              <w:rPr>
                <w:color w:val="auto"/>
              </w:rPr>
              <w:t xml:space="preserve"> </w:t>
            </w:r>
            <w:r w:rsidRPr="00077041">
              <w:rPr>
                <w:color w:val="auto"/>
              </w:rPr>
              <w:t>№КСУ010006569</w:t>
            </w:r>
            <w:r>
              <w:rPr>
                <w:color w:val="auto"/>
              </w:rPr>
              <w:t>.</w:t>
            </w:r>
            <w:r w:rsidRPr="00077041">
              <w:rPr>
                <w:color w:val="auto"/>
              </w:rPr>
              <w:t xml:space="preserve"> Модернизация системы воздухоснабжения водолазных работ в комплекте с ресивером"</w:t>
            </w:r>
          </w:p>
          <w:p w:rsidR="00077041" w:rsidRDefault="00077041" w:rsidP="00A02C54">
            <w:pPr>
              <w:pStyle w:val="af1"/>
              <w:rPr>
                <w:color w:val="auto"/>
              </w:rPr>
            </w:pPr>
          </w:p>
          <w:p w:rsidR="00F2034C" w:rsidRDefault="00F2034C" w:rsidP="00F2034C">
            <w:pPr>
              <w:pStyle w:val="af1"/>
              <w:ind w:left="1026" w:right="1172"/>
            </w:pPr>
            <w:r>
              <w:t>для Усть-Илимской ГЭС</w:t>
            </w:r>
            <w:r w:rsidRPr="00332668">
              <w:t xml:space="preserve"> </w:t>
            </w:r>
            <w:r>
              <w:t>ООО «Евро</w:t>
            </w:r>
            <w:r w:rsidR="00077041">
              <w:t>СибЭ</w:t>
            </w:r>
            <w:r>
              <w:t>нерго-Гидрогенерация»</w:t>
            </w:r>
          </w:p>
          <w:p w:rsidR="00077041" w:rsidRDefault="00077041" w:rsidP="00077041">
            <w:pPr>
              <w:pStyle w:val="af1"/>
              <w:ind w:left="0"/>
              <w:jc w:val="left"/>
              <w:rPr>
                <w:color w:val="auto"/>
              </w:rPr>
            </w:pPr>
            <w:r>
              <w:rPr>
                <w:color w:val="auto"/>
              </w:rPr>
              <w:t xml:space="preserve">                                                               </w:t>
            </w:r>
          </w:p>
          <w:p w:rsidR="00A02C54" w:rsidRPr="002E30A6" w:rsidRDefault="00077041" w:rsidP="007D7138">
            <w:pPr>
              <w:pStyle w:val="af1"/>
              <w:ind w:left="0"/>
              <w:rPr>
                <w:color w:val="auto"/>
              </w:rPr>
            </w:pPr>
            <w:r>
              <w:rPr>
                <w:color w:val="auto"/>
              </w:rPr>
              <w:t xml:space="preserve">                      </w:t>
            </w:r>
            <w:r w:rsidR="00A02C54" w:rsidRPr="002E30A6">
              <w:rPr>
                <w:color w:val="auto"/>
              </w:rPr>
              <w:t>№</w:t>
            </w:r>
            <w:r w:rsidR="00F17814" w:rsidRPr="002E30A6">
              <w:rPr>
                <w:color w:val="auto"/>
              </w:rPr>
              <w:t xml:space="preserve"> </w:t>
            </w:r>
            <w:bookmarkStart w:id="0" w:name="НомерВПланеЗакупки"/>
            <w:sdt>
              <w:sdtPr>
                <w:rPr>
                  <w:color w:val="auto"/>
                </w:rPr>
                <w:alias w:val="Номер в плане закупок"/>
                <w:tag w:val="Номер в плане закупок"/>
                <w:id w:val="-1649282154"/>
                <w:placeholder>
                  <w:docPart w:val="11C0575CFDA24B23A176C44F43F67C89"/>
                </w:placeholder>
                <w15:color w:val="FFFF00"/>
              </w:sdtPr>
              <w:sdtEndPr/>
              <w:sdtContent>
                <w:r w:rsidR="0043322C" w:rsidRPr="002E30A6">
                  <w:rPr>
                    <w:noProof/>
                    <w:color w:val="auto"/>
                  </w:rPr>
                  <w:fldChar w:fldCharType="begin"/>
                </w:r>
                <w:r w:rsidR="0043322C" w:rsidRPr="002E30A6">
                  <w:rPr>
                    <w:noProof/>
                    <w:color w:val="auto"/>
                  </w:rPr>
                  <w:instrText xml:space="preserve"> MERGEFIELD "Номер_плана_закупки" </w:instrText>
                </w:r>
                <w:r w:rsidR="0043322C" w:rsidRPr="002E30A6">
                  <w:rPr>
                    <w:noProof/>
                    <w:color w:val="auto"/>
                  </w:rPr>
                  <w:fldChar w:fldCharType="separate"/>
                </w:r>
                <w:r>
                  <w:rPr>
                    <w:noProof/>
                    <w:color w:val="auto"/>
                  </w:rPr>
                  <w:t>87</w:t>
                </w:r>
                <w:r w:rsidR="0043322C" w:rsidRPr="002E30A6">
                  <w:rPr>
                    <w:noProof/>
                    <w:color w:val="auto"/>
                  </w:rPr>
                  <w:fldChar w:fldCharType="end"/>
                </w:r>
              </w:sdtContent>
            </w:sdt>
            <w:bookmarkEnd w:id="0"/>
          </w:p>
        </w:tc>
      </w:tr>
      <w:tr w:rsidR="002E30A6" w:rsidRPr="002E30A6" w:rsidTr="003330D2">
        <w:trPr>
          <w:trHeight w:val="2268"/>
        </w:trPr>
        <w:tc>
          <w:tcPr>
            <w:tcW w:w="9570" w:type="dxa"/>
            <w:gridSpan w:val="2"/>
          </w:tcPr>
          <w:p w:rsidR="00A02C54" w:rsidRPr="002E30A6" w:rsidRDefault="00A02C54" w:rsidP="00CE74EB">
            <w:pPr>
              <w:jc w:val="center"/>
            </w:pPr>
          </w:p>
        </w:tc>
      </w:tr>
      <w:tr w:rsidR="002E30A6" w:rsidRPr="002E30A6" w:rsidTr="003330D2">
        <w:trPr>
          <w:trHeight w:val="1134"/>
        </w:trPr>
        <w:tc>
          <w:tcPr>
            <w:tcW w:w="9570" w:type="dxa"/>
            <w:gridSpan w:val="2"/>
            <w:vAlign w:val="bottom"/>
          </w:tcPr>
          <w:p w:rsidR="00A02C54" w:rsidRPr="002E30A6" w:rsidRDefault="00A02C54" w:rsidP="00A02C54">
            <w:pPr>
              <w:pStyle w:val="afb"/>
              <w:rPr>
                <w:color w:val="auto"/>
              </w:rPr>
            </w:pPr>
          </w:p>
          <w:p w:rsidR="00A02C54" w:rsidRPr="002E30A6" w:rsidRDefault="00A02C54" w:rsidP="00A02C54">
            <w:pPr>
              <w:pStyle w:val="afb"/>
              <w:rPr>
                <w:color w:val="auto"/>
              </w:rPr>
            </w:pPr>
          </w:p>
        </w:tc>
      </w:tr>
    </w:tbl>
    <w:p w:rsidR="005F70C1" w:rsidRPr="002E30A6" w:rsidRDefault="005F70C1" w:rsidP="000713B0">
      <w:pPr>
        <w:sectPr w:rsidR="005F70C1" w:rsidRPr="002E30A6" w:rsidSect="005F70C1">
          <w:footerReference w:type="default" r:id="rId9"/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:rsidR="005D5422" w:rsidRPr="005D5422" w:rsidRDefault="005D5422">
      <w:pPr>
        <w:pStyle w:val="15"/>
        <w:tabs>
          <w:tab w:val="right" w:leader="dot" w:pos="9629"/>
        </w:tabs>
        <w:rPr>
          <w:b/>
          <w:bCs/>
          <w:sz w:val="24"/>
          <w:szCs w:val="24"/>
          <w:highlight w:val="lightGray"/>
        </w:rPr>
      </w:pPr>
      <w:r w:rsidRPr="005D5422">
        <w:rPr>
          <w:b/>
          <w:bCs/>
          <w:sz w:val="24"/>
          <w:szCs w:val="24"/>
          <w:highlight w:val="lightGray"/>
        </w:rPr>
        <w:lastRenderedPageBreak/>
        <w:t>Оглавление:</w:t>
      </w:r>
    </w:p>
    <w:p w:rsidR="005D5422" w:rsidRPr="005D5422" w:rsidRDefault="005D5422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5D5422">
        <w:rPr>
          <w:sz w:val="24"/>
          <w:szCs w:val="24"/>
          <w:highlight w:val="lightGray"/>
        </w:rPr>
        <w:fldChar w:fldCharType="begin"/>
      </w:r>
      <w:r w:rsidRPr="005D5422">
        <w:rPr>
          <w:sz w:val="24"/>
          <w:szCs w:val="24"/>
          <w:highlight w:val="lightGray"/>
        </w:rPr>
        <w:instrText xml:space="preserve"> TOC \o "1-1" \h \z \u </w:instrText>
      </w:r>
      <w:r w:rsidRPr="005D5422">
        <w:rPr>
          <w:sz w:val="24"/>
          <w:szCs w:val="24"/>
          <w:highlight w:val="lightGray"/>
        </w:rPr>
        <w:fldChar w:fldCharType="separate"/>
      </w:r>
      <w:hyperlink w:anchor="_Toc74635876" w:history="1">
        <w:r w:rsidRPr="005D5422">
          <w:rPr>
            <w:rStyle w:val="ae"/>
            <w:noProof/>
            <w:sz w:val="24"/>
            <w:szCs w:val="24"/>
          </w:rPr>
          <w:t>Основная информация закупки</w:t>
        </w:r>
        <w:r w:rsidRPr="005D5422">
          <w:rPr>
            <w:noProof/>
            <w:webHidden/>
            <w:sz w:val="24"/>
            <w:szCs w:val="24"/>
          </w:rPr>
          <w:tab/>
        </w:r>
        <w:r w:rsidRPr="005D5422">
          <w:rPr>
            <w:noProof/>
            <w:webHidden/>
            <w:sz w:val="24"/>
            <w:szCs w:val="24"/>
          </w:rPr>
          <w:fldChar w:fldCharType="begin"/>
        </w:r>
        <w:r w:rsidRPr="005D5422">
          <w:rPr>
            <w:noProof/>
            <w:webHidden/>
            <w:sz w:val="24"/>
            <w:szCs w:val="24"/>
          </w:rPr>
          <w:instrText xml:space="preserve"> PAGEREF _Toc74635876 \h </w:instrText>
        </w:r>
        <w:r w:rsidRPr="005D5422">
          <w:rPr>
            <w:noProof/>
            <w:webHidden/>
            <w:sz w:val="24"/>
            <w:szCs w:val="24"/>
          </w:rPr>
        </w:r>
        <w:r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681F55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77" w:history="1">
        <w:r w:rsidR="005D5422" w:rsidRPr="005D5422">
          <w:rPr>
            <w:rStyle w:val="ae"/>
            <w:noProof/>
            <w:sz w:val="24"/>
            <w:szCs w:val="24"/>
          </w:rPr>
          <w:t>2. Основная информация проведения процедуры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_Toc74635877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681F55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78" w:history="1">
        <w:r w:rsidR="005D5422" w:rsidRPr="005D5422">
          <w:rPr>
            <w:rStyle w:val="ae"/>
            <w:noProof/>
            <w:sz w:val="24"/>
            <w:szCs w:val="24"/>
          </w:rPr>
          <w:t>3. Требования к предложению участника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_Toc74635878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681F55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79" w:history="1">
        <w:r w:rsidR="005D5422" w:rsidRPr="005D5422">
          <w:rPr>
            <w:rStyle w:val="ae"/>
            <w:noProof/>
            <w:sz w:val="24"/>
            <w:szCs w:val="24"/>
          </w:rPr>
          <w:t>4. Требования к участникам закупки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_Toc74635879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681F55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80" w:history="1">
        <w:r w:rsidR="005D5422" w:rsidRPr="005D5422">
          <w:rPr>
            <w:rStyle w:val="ae"/>
            <w:noProof/>
            <w:sz w:val="24"/>
            <w:szCs w:val="24"/>
          </w:rPr>
          <w:t>5. Требования к заявке на участие в закупке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_Toc74635880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681F55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81" w:history="1">
        <w:r w:rsidR="005D5422" w:rsidRPr="005D5422">
          <w:rPr>
            <w:rStyle w:val="ae"/>
            <w:noProof/>
            <w:sz w:val="24"/>
            <w:szCs w:val="24"/>
          </w:rPr>
          <w:t>6. Обзор процедуры, участие в закупке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_Toc74635881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681F55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82" w:history="1">
        <w:r w:rsidR="005D5422" w:rsidRPr="005D5422">
          <w:rPr>
            <w:rStyle w:val="ae"/>
            <w:noProof/>
            <w:sz w:val="24"/>
            <w:szCs w:val="24"/>
          </w:rPr>
          <w:t>7. Рассмотрение заявок, выбор победителя, заключение договора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_Toc74635882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681F55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83" w:history="1">
        <w:r w:rsidR="005D5422" w:rsidRPr="005D5422">
          <w:rPr>
            <w:rStyle w:val="ae"/>
            <w:noProof/>
            <w:sz w:val="24"/>
            <w:szCs w:val="24"/>
          </w:rPr>
          <w:t>8. Критерии оценки заявок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_Toc74635883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Default="005D5422">
      <w:pPr>
        <w:rPr>
          <w:rFonts w:eastAsia="Times New Roman" w:cs="Arial"/>
          <w:b/>
          <w:sz w:val="24"/>
          <w:highlight w:val="lightGray"/>
          <w:lang w:eastAsia="ru-RU"/>
        </w:rPr>
      </w:pPr>
      <w:r w:rsidRPr="005D5422">
        <w:rPr>
          <w:sz w:val="24"/>
          <w:szCs w:val="24"/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Pr="002E30A6" w:rsidRDefault="00CA0E14" w:rsidP="005D5422">
      <w:pPr>
        <w:pStyle w:val="1"/>
        <w:numPr>
          <w:ilvl w:val="0"/>
          <w:numId w:val="0"/>
        </w:numPr>
        <w:rPr>
          <w:color w:val="auto"/>
        </w:rPr>
      </w:pPr>
      <w:bookmarkStart w:id="1" w:name="_Toc74635876"/>
      <w:r w:rsidRPr="002E30A6">
        <w:rPr>
          <w:color w:val="auto"/>
        </w:rPr>
        <w:lastRenderedPageBreak/>
        <w:t>Основная информация</w:t>
      </w:r>
      <w:r w:rsidR="005005BE" w:rsidRPr="002E30A6">
        <w:rPr>
          <w:color w:val="auto"/>
        </w:rPr>
        <w:t xml:space="preserve"> закупки</w:t>
      </w:r>
      <w:bookmarkEnd w:id="1"/>
    </w:p>
    <w:tbl>
      <w:tblPr>
        <w:tblStyle w:val="aff5"/>
        <w:tblW w:w="9640" w:type="dxa"/>
        <w:tblLayout w:type="fixed"/>
        <w:tblLook w:val="0660" w:firstRow="1" w:lastRow="1" w:firstColumn="0" w:lastColumn="0" w:noHBand="1" w:noVBand="1"/>
      </w:tblPr>
      <w:tblGrid>
        <w:gridCol w:w="851"/>
        <w:gridCol w:w="4394"/>
        <w:gridCol w:w="4395"/>
      </w:tblGrid>
      <w:tr w:rsidR="002E30A6" w:rsidRPr="002E30A6" w:rsidTr="009A2C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:rsidR="00EF1AD5" w:rsidRPr="002E30A6" w:rsidRDefault="00EF1AD5" w:rsidP="00186F7B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F1AD5" w:rsidRPr="002E30A6" w:rsidRDefault="00EF1AD5" w:rsidP="002F2A41">
            <w:r w:rsidRPr="002E30A6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B4B0F2A73404403E8BFB6818371A1AC4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F1AD5" w:rsidRPr="002E30A6" w:rsidRDefault="009D53FB" w:rsidP="00E828B0"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"Заказчик" </w:instrText>
                </w:r>
                <w:r w:rsidRPr="002E30A6">
                  <w:rPr>
                    <w:noProof/>
                  </w:rPr>
                  <w:fldChar w:fldCharType="separate"/>
                </w:r>
                <w:r w:rsidR="00CD1D62">
                  <w:t xml:space="preserve"> </w:t>
                </w:r>
                <w:sdt>
                  <w:sdtPr>
                    <w:alias w:val="Заказчик"/>
                    <w:tag w:val="Заказчик"/>
                    <w:id w:val="-818654311"/>
                    <w:placeholder>
                      <w:docPart w:val="DA7385C6E56041F89CAB68A2548AFEC2"/>
                    </w:placeholder>
                  </w:sdtPr>
                  <w:sdtEndPr/>
                  <w:sdtContent>
                    <w:r w:rsidR="00CD1D62">
                      <w:t>ООО «ЕвроСибЭнерго-Гидрогенерация</w:t>
                    </w:r>
                  </w:sdtContent>
                </w:sdt>
                <w:r w:rsidR="00F2034C">
                  <w:rPr>
                    <w:noProof/>
                  </w:rPr>
                  <w:t>»</w:t>
                </w:r>
                <w:r w:rsidRPr="002E30A6"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E30A6" w:rsidRPr="002E30A6" w:rsidTr="009A2CC4">
        <w:trPr>
          <w:trHeight w:val="20"/>
        </w:trPr>
        <w:tc>
          <w:tcPr>
            <w:tcW w:w="851" w:type="dxa"/>
          </w:tcPr>
          <w:p w:rsidR="008F603B" w:rsidRPr="002E30A6" w:rsidRDefault="008F603B" w:rsidP="00186F7B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8F603B" w:rsidRPr="002E30A6" w:rsidRDefault="008F603B" w:rsidP="002F2A41">
            <w:r w:rsidRPr="002E30A6"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7AA397E2E93F424D92096170A3818CC4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8F603B" w:rsidRPr="002E30A6" w:rsidRDefault="009D53FB" w:rsidP="00CD1D62"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"Подразделение_филиал_заказчика" </w:instrText>
                </w:r>
                <w:r w:rsidRPr="002E30A6">
                  <w:rPr>
                    <w:noProof/>
                  </w:rPr>
                  <w:fldChar w:fldCharType="separate"/>
                </w:r>
                <w:r w:rsidR="00CD1D62">
                  <w:rPr>
                    <w:noProof/>
                  </w:rPr>
                  <w:t>Усть-Илимская ГЭС</w:t>
                </w:r>
                <w:r w:rsidRPr="002E30A6"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E30A6" w:rsidRPr="002E30A6" w:rsidTr="009A2CC4">
        <w:trPr>
          <w:trHeight w:val="709"/>
        </w:trPr>
        <w:tc>
          <w:tcPr>
            <w:tcW w:w="851" w:type="dxa"/>
            <w:shd w:val="clear" w:color="auto" w:fill="FFFFCD" w:themeFill="background2"/>
          </w:tcPr>
          <w:p w:rsidR="0056005A" w:rsidRPr="002E30A6" w:rsidRDefault="0056005A" w:rsidP="00984AB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2E30A6" w:rsidRDefault="0056005A" w:rsidP="00984AB2">
            <w:pPr>
              <w:rPr>
                <w:lang w:val="en-US"/>
              </w:rPr>
            </w:pPr>
            <w:r w:rsidRPr="002E30A6">
              <w:t>Предмет договора</w:t>
            </w:r>
          </w:p>
        </w:tc>
        <w:sdt>
          <w:sdtPr>
            <w:rPr>
              <w:rFonts w:eastAsiaTheme="minorEastAsia" w:cstheme="minorBidi"/>
              <w:color w:val="auto"/>
              <w:sz w:val="20"/>
              <w:lang w:eastAsia="en-US"/>
            </w:rPr>
            <w:alias w:val="Предмет договора"/>
            <w:tag w:val="Предмет договора"/>
            <w:id w:val="82583757"/>
            <w:placeholder>
              <w:docPart w:val="A2B0DA425CDD4DF78EA52474DCCFBD05"/>
            </w:placeholder>
            <w15:color w:val="FFFF00"/>
          </w:sdtPr>
          <w:sdtEndPr/>
          <w:sdtContent>
            <w:tc>
              <w:tcPr>
                <w:tcW w:w="4395" w:type="dxa"/>
                <w:shd w:val="clear" w:color="auto" w:fill="FFFFCD" w:themeFill="background2"/>
              </w:tcPr>
              <w:p w:rsidR="0056005A" w:rsidRPr="00CD1D62" w:rsidRDefault="00CD1D62" w:rsidP="00EC0577">
                <w:pPr>
                  <w:pStyle w:val="af1"/>
                  <w:ind w:left="0"/>
                  <w:jc w:val="left"/>
                </w:pPr>
                <w:r w:rsidRPr="00CD1D62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>выполнении п</w:t>
                </w:r>
                <w:r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 xml:space="preserve">роектных работ по объекту </w:t>
                </w:r>
                <w:r w:rsidR="00EC0577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>«</w:t>
                </w:r>
                <w:r w:rsidRPr="00CD1D62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 xml:space="preserve">Барокамера в комплекте с ресивером и компрессором.   </w:t>
                </w:r>
                <w:proofErr w:type="spellStart"/>
                <w:r w:rsidRPr="00CD1D62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>Инв</w:t>
                </w:r>
                <w:proofErr w:type="spellEnd"/>
                <w:r w:rsidRPr="00CD1D62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 xml:space="preserve"> №КСУ010006569. Модернизация системы воздухоснабжения водолазных работ в комплекте с ресивером</w:t>
                </w:r>
                <w:r w:rsidR="00EC0577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>»</w:t>
                </w:r>
              </w:p>
            </w:tc>
          </w:sdtContent>
        </w:sdt>
      </w:tr>
      <w:tr w:rsidR="002E30A6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2E30A6" w:rsidRDefault="0056005A" w:rsidP="00984AB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2E30A6" w:rsidRDefault="0056005A" w:rsidP="00984AB2">
            <w:r w:rsidRPr="002E30A6">
              <w:t>Сведения о начальной (максимальной) цене договора (цена лота)</w:t>
            </w:r>
          </w:p>
        </w:tc>
        <w:bookmarkStart w:id="2" w:name="НМЦД"/>
        <w:tc>
          <w:tcPr>
            <w:tcW w:w="4395" w:type="dxa"/>
            <w:shd w:val="clear" w:color="auto" w:fill="FFFFCD" w:themeFill="background2"/>
          </w:tcPr>
          <w:p w:rsidR="0056005A" w:rsidRPr="002E30A6" w:rsidRDefault="00681F55" w:rsidP="00CD1D62">
            <w:sdt>
              <w:sdtPr>
                <w:rPr>
                  <w:noProof/>
                </w:rPr>
                <w:alias w:val="НМЦД"/>
                <w:tag w:val="НМЦД"/>
                <w:id w:val="-1900275233"/>
                <w:placeholder>
                  <w:docPart w:val="392DA5EA493D4DA7B2480ABB451D1533"/>
                </w:placeholder>
                <w15:color w:val="FFFF00"/>
              </w:sdtPr>
              <w:sdtEndPr/>
              <w:sdtContent>
                <w:r w:rsidR="00606AD5" w:rsidRPr="002E30A6">
                  <w:rPr>
                    <w:noProof/>
                  </w:rPr>
                  <w:fldChar w:fldCharType="begin"/>
                </w:r>
                <w:r w:rsidR="00606AD5" w:rsidRPr="002E30A6">
                  <w:rPr>
                    <w:noProof/>
                  </w:rPr>
                  <w:instrText xml:space="preserve"> MERGEFIELD "НМЦД" </w:instrText>
                </w:r>
                <w:r w:rsidR="007700A9" w:rsidRPr="002E30A6">
                  <w:rPr>
                    <w:noProof/>
                  </w:rPr>
                  <w:instrText>\# "</w:instrText>
                </w:r>
                <w:r w:rsidR="00BA5F9E" w:rsidRPr="002E30A6">
                  <w:rPr>
                    <w:noProof/>
                  </w:rPr>
                  <w:instrText>0,00"</w:instrText>
                </w:r>
                <w:r w:rsidR="00606AD5" w:rsidRPr="002E30A6">
                  <w:rPr>
                    <w:noProof/>
                  </w:rPr>
                  <w:fldChar w:fldCharType="separate"/>
                </w:r>
                <w:r w:rsidR="00CD1D62">
                  <w:rPr>
                    <w:noProof/>
                  </w:rPr>
                  <w:t>848 522</w:t>
                </w:r>
                <w:r w:rsidR="00606AD5" w:rsidRPr="002E30A6">
                  <w:rPr>
                    <w:noProof/>
                  </w:rPr>
                  <w:fldChar w:fldCharType="end"/>
                </w:r>
              </w:sdtContent>
            </w:sdt>
            <w:r w:rsidR="00111DD0" w:rsidRPr="002E30A6">
              <w:rPr>
                <w:noProof/>
              </w:rPr>
              <w:t xml:space="preserve"> </w:t>
            </w:r>
            <w:sdt>
              <w:sdtPr>
                <w:id w:val="310217806"/>
                <w:placeholder>
                  <w:docPart w:val="14DAAE24CCCB4D9E8EA26F96A3E6AE6A"/>
                </w:placeholder>
                <w15:color w:val="FFFF00"/>
                <w:comboBox>
                  <w:listItem w:displayText="рублей" w:value="рублей"/>
                  <w:listItem w:displayText="долларов" w:value="долларов"/>
                  <w:listItem w:displayText="евро" w:value="евро"/>
                </w:comboBox>
              </w:sdtPr>
              <w:sdtEndPr/>
              <w:sdtContent>
                <w:r w:rsidR="0056005A" w:rsidRPr="002E30A6">
                  <w:t>рублей</w:t>
                </w:r>
              </w:sdtContent>
            </w:sdt>
            <w:r w:rsidR="0056005A" w:rsidRPr="002E30A6">
              <w:t xml:space="preserve"> </w:t>
            </w:r>
            <w:sdt>
              <w:sdtPr>
                <w:id w:val="-881862757"/>
                <w:placeholder>
                  <w:docPart w:val="E23CFE472ACD4F60AF20AAABD72492DA"/>
                </w:placeholder>
                <w15:color w:val="FFFF00"/>
                <w:comboBox>
                  <w:listItem w:displayText="без учета НДС" w:value="без учета НДС"/>
                  <w:listItem w:displayText="с учетом НДС" w:value="с учетом НДС"/>
                </w:comboBox>
              </w:sdtPr>
              <w:sdtEndPr/>
              <w:sdtContent>
                <w:r w:rsidR="0056005A" w:rsidRPr="002E30A6">
                  <w:t>без учета НДС</w:t>
                </w:r>
              </w:sdtContent>
            </w:sdt>
            <w:bookmarkEnd w:id="2"/>
          </w:p>
        </w:tc>
      </w:tr>
      <w:tr w:rsidR="002E30A6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2E30A6" w:rsidRDefault="0056005A" w:rsidP="00984AB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2E30A6" w:rsidRDefault="0056005A" w:rsidP="00984AB2">
            <w:pPr>
              <w:rPr>
                <w:lang w:val="en-US"/>
              </w:rPr>
            </w:pPr>
            <w:r w:rsidRPr="002E30A6">
              <w:t>НДС, рублей</w:t>
            </w:r>
          </w:p>
        </w:tc>
        <w:tc>
          <w:tcPr>
            <w:tcW w:w="4395" w:type="dxa"/>
            <w:shd w:val="clear" w:color="auto" w:fill="FFFFCD" w:themeFill="background2"/>
          </w:tcPr>
          <w:p w:rsidR="0056005A" w:rsidRPr="002E30A6" w:rsidRDefault="00681F55" w:rsidP="00CD1D62">
            <w:sdt>
              <w:sdtPr>
                <w:rPr>
                  <w:noProof/>
                </w:rPr>
                <w:alias w:val="Сумма НДС"/>
                <w:tag w:val="Сумма НДС"/>
                <w:id w:val="1618712047"/>
                <w:placeholder>
                  <w:docPart w:val="5FD452E0000E49C28FC5BB19375425E8"/>
                </w:placeholder>
                <w15:color w:val="FFFF00"/>
              </w:sdtPr>
              <w:sdtEndPr/>
              <w:sdtContent>
                <w:r w:rsidR="00CD1D62">
                  <w:rPr>
                    <w:noProof/>
                  </w:rPr>
                  <w:t>169 704,4</w:t>
                </w:r>
                <w:r w:rsidR="00606AD5" w:rsidRPr="002E30A6">
                  <w:rPr>
                    <w:noProof/>
                  </w:rPr>
                  <w:fldChar w:fldCharType="begin"/>
                </w:r>
                <w:r w:rsidR="00606AD5" w:rsidRPr="002E30A6">
                  <w:rPr>
                    <w:noProof/>
                  </w:rPr>
                  <w:instrText xml:space="preserve"> MERGEFIELD "НДС" </w:instrText>
                </w:r>
                <w:r w:rsidR="00162AEA" w:rsidRPr="002E30A6">
                  <w:rPr>
                    <w:noProof/>
                    <w:lang w:val="en-US"/>
                  </w:rPr>
                  <w:instrText>\# "0,00"</w:instrText>
                </w:r>
                <w:r w:rsidR="00606AD5" w:rsidRPr="002E30A6">
                  <w:rPr>
                    <w:noProof/>
                  </w:rPr>
                  <w:fldChar w:fldCharType="end"/>
                </w:r>
              </w:sdtContent>
            </w:sdt>
          </w:p>
        </w:tc>
      </w:tr>
      <w:tr w:rsidR="00AF081F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AF081F" w:rsidRPr="002E30A6" w:rsidRDefault="00AF081F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AF081F" w:rsidRPr="00AF081F" w:rsidRDefault="00AF081F" w:rsidP="00E62872">
            <w:r>
              <w:t>Максимально допустимый размер аванса</w:t>
            </w:r>
          </w:p>
        </w:tc>
        <w:tc>
          <w:tcPr>
            <w:tcW w:w="4395" w:type="dxa"/>
            <w:shd w:val="clear" w:color="auto" w:fill="FFFFCD" w:themeFill="background2"/>
          </w:tcPr>
          <w:p w:rsidR="00AF081F" w:rsidRDefault="00CD1D62" w:rsidP="00E62872">
            <w:pPr>
              <w:rPr>
                <w:noProof/>
              </w:rPr>
            </w:pPr>
            <w:r>
              <w:rPr>
                <w:noProof/>
              </w:rPr>
              <w:t>-</w:t>
            </w:r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E62872" w:rsidRPr="002E30A6" w:rsidRDefault="00E62872" w:rsidP="00E62872">
            <w:r>
              <w:t>В том числе в закупке предусмотрены товары производства РФ</w:t>
            </w:r>
          </w:p>
        </w:tc>
        <w:tc>
          <w:tcPr>
            <w:tcW w:w="4395" w:type="dxa"/>
            <w:shd w:val="clear" w:color="auto" w:fill="FFFFCD" w:themeFill="background2"/>
          </w:tcPr>
          <w:p w:rsidR="00E62872" w:rsidRDefault="00CD1D62" w:rsidP="00E62872">
            <w:pPr>
              <w:rPr>
                <w:noProof/>
              </w:rPr>
            </w:pPr>
            <w:r>
              <w:rPr>
                <w:noProof/>
              </w:rPr>
              <w:t>-</w:t>
            </w:r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E62872" w:rsidRPr="002E30A6" w:rsidRDefault="00C81205" w:rsidP="00E62872">
            <w:r>
              <w:t>Кроме того</w:t>
            </w:r>
            <w:r w:rsidR="00E62872">
              <w:t xml:space="preserve"> цена материалов, предоставляемых заказчиком</w:t>
            </w:r>
          </w:p>
        </w:tc>
        <w:tc>
          <w:tcPr>
            <w:tcW w:w="4395" w:type="dxa"/>
            <w:shd w:val="clear" w:color="auto" w:fill="FFFFCD" w:themeFill="background2"/>
          </w:tcPr>
          <w:p w:rsidR="00E62872" w:rsidRDefault="007D7138" w:rsidP="00E62872">
            <w:pPr>
              <w:rPr>
                <w:noProof/>
              </w:rPr>
            </w:pPr>
            <w:r>
              <w:rPr>
                <w:noProof/>
              </w:rPr>
              <w:t>-</w:t>
            </w:r>
          </w:p>
        </w:tc>
      </w:tr>
      <w:tr w:rsidR="00E62872" w:rsidRPr="002E30A6" w:rsidTr="000E3344">
        <w:trPr>
          <w:trHeight w:val="997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Наименование проекта (программы) в рамках которого проводится закупка. Краткое описание предмета закупки</w:t>
            </w:r>
          </w:p>
        </w:tc>
        <w:sdt>
          <w:sdtPr>
            <w:rPr>
              <w:noProof/>
            </w:rPr>
            <w:alias w:val="Краткое описание предмета закупки"/>
            <w:tag w:val="Краткое описание предмета закупки"/>
            <w:id w:val="1310822074"/>
            <w:placeholder>
              <w:docPart w:val="098193AA122146C18C0235EE1252885E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7D7138" w:rsidP="00EC0577">
                <w:pPr>
                  <w:rPr>
                    <w:noProof/>
                  </w:rPr>
                </w:pPr>
                <w:r>
                  <w:rPr>
                    <w:noProof/>
                  </w:rPr>
                  <w:t>Замена оборудования системы воздухоснабжения водолазных работ верхнего и нижнего бьефа</w:t>
                </w:r>
                <w:r w:rsidR="00EC0577">
                  <w:rPr>
                    <w:noProof/>
                  </w:rPr>
                  <w:t>,</w:t>
                </w:r>
                <w:r>
                  <w:rPr>
                    <w:noProof/>
                  </w:rPr>
                  <w:t xml:space="preserve"> отработавшего нормативный срок службы и приведение помещений в соответствие с требованиями ФНП ОРД</w:t>
                </w:r>
              </w:p>
            </w:tc>
          </w:sdtContent>
        </w:sdt>
      </w:tr>
      <w:tr w:rsidR="00E62872" w:rsidRPr="002E30A6" w:rsidTr="008B7720">
        <w:trPr>
          <w:trHeight w:val="567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Допуск альтернативных предложений</w:t>
            </w:r>
          </w:p>
        </w:tc>
        <w:tc>
          <w:tcPr>
            <w:tcW w:w="4395" w:type="dxa"/>
          </w:tcPr>
          <w:p w:rsidR="00E62872" w:rsidRPr="002E30A6" w:rsidRDefault="00E62872" w:rsidP="00EC0577">
            <w:pPr>
              <w:rPr>
                <w:noProof/>
              </w:rPr>
            </w:pPr>
            <w:r w:rsidRPr="002E30A6">
              <w:fldChar w:fldCharType="begin"/>
            </w:r>
            <w:r w:rsidRPr="002E30A6">
              <w:instrText xml:space="preserve"> IF </w:instrText>
            </w:r>
            <w:fldSimple w:instr=" MERGEFIELD Рассмотрение_альтернативных_предложений ">
              <w:r w:rsidR="00F2034C">
                <w:rPr>
                  <w:noProof/>
                </w:rPr>
                <w:instrText>«Рассмотрение_альтернативных_предложений»</w:instrText>
              </w:r>
            </w:fldSimple>
            <w:r w:rsidRPr="002E30A6">
              <w:instrText xml:space="preserve"> = "Да" "Допускается подача альтернативных предложений." "Альтернативные предложения не рассматриваются." </w:instrText>
            </w:r>
            <w:r w:rsidRPr="002E30A6">
              <w:fldChar w:fldCharType="separate"/>
            </w:r>
            <w:r w:rsidR="00622BF7" w:rsidRPr="002E30A6">
              <w:rPr>
                <w:noProof/>
              </w:rPr>
              <w:t>Альтернативные предложения не рассматриваются.</w:t>
            </w:r>
            <w:r w:rsidRPr="002E30A6">
              <w:fldChar w:fldCharType="end"/>
            </w:r>
          </w:p>
        </w:tc>
      </w:tr>
      <w:tr w:rsidR="00E62872" w:rsidRPr="002E30A6" w:rsidTr="008B7720">
        <w:trPr>
          <w:trHeight w:val="567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C86A81F3E9CF4B8A9A3FF0E88D4DE057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7D7138" w:rsidP="007D7138">
                <w:pPr>
                  <w:rPr>
                    <w:noProof/>
                  </w:rPr>
                </w:pPr>
                <w:r>
                  <w:rPr>
                    <w:noProof/>
                  </w:rPr>
                  <w:t>нет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pPr>
              <w:rPr>
                <w:lang w:val="en-US"/>
              </w:rPr>
            </w:pPr>
            <w:r w:rsidRPr="002E30A6">
              <w:t>Способ закупки</w:t>
            </w:r>
          </w:p>
        </w:tc>
        <w:tc>
          <w:tcPr>
            <w:tcW w:w="4395" w:type="dxa"/>
          </w:tcPr>
          <w:p w:rsidR="00E62872" w:rsidRPr="002E30A6" w:rsidRDefault="007D7138" w:rsidP="007D7138">
            <w:pPr>
              <w:rPr>
                <w:noProof/>
              </w:rPr>
            </w:pPr>
            <w:r>
              <w:rPr>
                <w:noProof/>
              </w:rPr>
              <w:t>Анализ предложений</w:t>
            </w:r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Технический специалист (для вопросов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D023F90C54AF4D7D9F0566C98DE8C0EC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E62872" w:rsidP="007D7138"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"Технический_специалист" </w:instrText>
                </w:r>
                <w:r w:rsidRPr="002E30A6">
                  <w:rPr>
                    <w:noProof/>
                  </w:rPr>
                  <w:fldChar w:fldCharType="separate"/>
                </w:r>
                <w:r w:rsidR="007D7138">
                  <w:rPr>
                    <w:noProof/>
                  </w:rPr>
                  <w:t>Франио</w:t>
                </w:r>
                <w:r w:rsidRPr="002E30A6">
                  <w:rPr>
                    <w:noProof/>
                  </w:rPr>
                  <w:fldChar w:fldCharType="end"/>
                </w:r>
                <w:r w:rsidR="007D7138">
                  <w:rPr>
                    <w:noProof/>
                  </w:rPr>
                  <w:t xml:space="preserve"> Дмитрий Анатольевич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Телефон технического специалиста</w:t>
            </w:r>
          </w:p>
        </w:tc>
        <w:tc>
          <w:tcPr>
            <w:tcW w:w="4395" w:type="dxa"/>
          </w:tcPr>
          <w:p w:rsidR="00E62872" w:rsidRPr="002E30A6" w:rsidRDefault="00681F55" w:rsidP="007D7138">
            <w:sdt>
              <w:sdtPr>
                <w:alias w:val="Телефон тех. специалиста"/>
                <w:tag w:val="Телефон тех. специалиста"/>
                <w:id w:val="105236258"/>
                <w:placeholder>
                  <w:docPart w:val="914D0492402542D6838CFCA3FEF1B2CD"/>
                </w:placeholder>
                <w15:color w:val="FFFF00"/>
              </w:sdtPr>
              <w:sdtEndPr/>
              <w:sdtContent>
                <w:r w:rsidR="00E62872" w:rsidRPr="002E30A6">
                  <w:rPr>
                    <w:noProof/>
                  </w:rPr>
                  <w:fldChar w:fldCharType="begin"/>
                </w:r>
                <w:r w:rsidR="00E62872" w:rsidRPr="002E30A6">
                  <w:rPr>
                    <w:noProof/>
                  </w:rPr>
                  <w:instrText xml:space="preserve"> MERGEFIELD "Телефон_технического_специалиста"</w:instrText>
                </w:r>
                <w:r w:rsidR="00E62872" w:rsidRPr="002E30A6">
                  <w:rPr>
                    <w:noProof/>
                  </w:rPr>
                  <w:fldChar w:fldCharType="end"/>
                </w:r>
              </w:sdtContent>
            </w:sdt>
            <w:r w:rsidR="007D7138">
              <w:t xml:space="preserve"> </w:t>
            </w:r>
            <w:sdt>
              <w:sdtPr>
                <w:alias w:val="Телефон тех. специалиста"/>
                <w:tag w:val="Телефон тех. специалиста"/>
                <w:id w:val="1094749384"/>
                <w:placeholder>
                  <w:docPart w:val="044FC4CDC6344E68962DC2B7E1A01BFE"/>
                </w:placeholder>
                <w15:color w:val="FFFF00"/>
              </w:sdtPr>
              <w:sdtEndPr/>
              <w:sdtContent>
                <w:r w:rsidR="007D7138">
                  <w:rPr>
                    <w:noProof/>
                  </w:rPr>
                  <w:t>8 (39535) 95-999</w:t>
                </w:r>
              </w:sdtContent>
            </w:sdt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Электронная почта технического специалиста заказчика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AB26BFA4557B4385A2057C0C8759838F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7D7138" w:rsidP="007D7138">
                <w:r w:rsidRPr="007D7138">
                  <w:t>franio_da@eurosib-hydro.ru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Куратор закупки (для вопросов о процедуре закупки)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3E5826A9916F40C883B5ABFEA47CC023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7D7138" w:rsidP="007D7138">
                <w:pPr>
                  <w:rPr>
                    <w:noProof/>
                  </w:rPr>
                </w:pPr>
                <w:r>
                  <w:rPr>
                    <w:noProof/>
                  </w:rPr>
                  <w:t>Чебыкина Наталья Ивановна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056A0C5F26D9440BB896BF8EE79547A8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681F55" w:rsidP="007D7138">
                <w:sdt>
                  <w:sdtPr>
                    <w:alias w:val="Телефон тех. специалиста"/>
                    <w:tag w:val="Телефон тех. специалиста"/>
                    <w:id w:val="729429288"/>
                    <w:placeholder>
                      <w:docPart w:val="8E27F4D7F8D94B0483C702F793BF3844"/>
                    </w:placeholder>
                    <w15:color w:val="FFFF00"/>
                  </w:sdtPr>
                  <w:sdtEndPr/>
                  <w:sdtContent>
                    <w:r w:rsidR="007D7138">
                      <w:rPr>
                        <w:noProof/>
                      </w:rPr>
                      <w:t>8 (39535) 95-816</w:t>
                    </w:r>
                  </w:sdtContent>
                </w:sdt>
                <w:r w:rsidR="007D7138" w:rsidRPr="002E30A6">
                  <w:rPr>
                    <w:noProof/>
                  </w:rPr>
                  <w:t xml:space="preserve"> 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Электронная почта куратора закупки</w:t>
            </w:r>
          </w:p>
        </w:tc>
        <w:tc>
          <w:tcPr>
            <w:tcW w:w="4395" w:type="dxa"/>
          </w:tcPr>
          <w:p w:rsidR="00E62872" w:rsidRPr="002E30A6" w:rsidRDefault="009B2AB3" w:rsidP="00505A90">
            <w:fldSimple w:instr=" MERGEFIELD &quot;Электронная_почта_куратора_закупки&quot; ">
              <w:r w:rsidR="00505A90" w:rsidRPr="00505A90">
                <w:rPr>
                  <w:noProof/>
                </w:rPr>
                <w:t xml:space="preserve">chebykina_ni@eurosib-hydro.ru </w:t>
              </w:r>
            </w:fldSimple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Местонахождение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BE2E9E2D1B7D4152BD9DC8CF60911CA1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E62872" w:rsidP="00505A90"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"Местонахождение_заказчика" </w:instrText>
                </w:r>
                <w:r w:rsidRPr="002E30A6">
                  <w:rPr>
                    <w:noProof/>
                  </w:rPr>
                  <w:fldChar w:fldCharType="end"/>
                </w:r>
                <w:r w:rsidR="00505A90">
                  <w:t xml:space="preserve"> </w:t>
                </w:r>
                <w:sdt>
                  <w:sdtPr>
                    <w:alias w:val="Почтовый адрес заказчика"/>
                    <w:tag w:val="Почтовый адрес заказчика"/>
                    <w:id w:val="-1818336727"/>
                    <w:placeholder>
                      <w:docPart w:val="EE4739FE68424C38912AF13A5B8F3713"/>
                    </w:placeholder>
                  </w:sdtPr>
                  <w:sdtEndPr/>
                  <w:sdtContent>
                    <w:r w:rsidR="00505A90">
                      <w:t>И</w:t>
                    </w:r>
                    <w:r w:rsidR="00505A90" w:rsidRPr="004C1D9F">
                      <w:t xml:space="preserve">ркутская область, Усть-Илимск, </w:t>
                    </w:r>
                    <w:r w:rsidR="00505A90">
                      <w:t>Усть-Илимская ГЭС</w:t>
                    </w:r>
                  </w:sdtContent>
                </w:sdt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Почтовый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82617030A2EB4545BA1B22532FCADFEA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681F55" w:rsidP="00505A90">
                <w:sdt>
                  <w:sdtPr>
                    <w:alias w:val="Почтовый адрес заказчика"/>
                    <w:tag w:val="Почтовый адрес заказчика"/>
                    <w:id w:val="1885681637"/>
                    <w:placeholder>
                      <w:docPart w:val="869E4C9AB3A14CA19722EF59A0A92EDB"/>
                    </w:placeholder>
                  </w:sdtPr>
                  <w:sdtEndPr/>
                  <w:sdtContent>
                    <w:sdt>
                      <w:sdtPr>
                        <w:alias w:val="Почтовый адрес заказчика"/>
                        <w:tag w:val="Почтовый адрес заказчика"/>
                        <w:id w:val="-782956143"/>
                        <w:placeholder>
                          <w:docPart w:val="2C63F3C32150440C9FD903B7CBF8D4C1"/>
                        </w:placeholder>
                      </w:sdtPr>
                      <w:sdtEndPr/>
                      <w:sdtContent>
                        <w:r w:rsidR="00505A90" w:rsidRPr="004C1D9F">
                          <w:t>а/я 958, Иркутская область, Усть-Илимск, 666683</w:t>
                        </w:r>
                      </w:sdtContent>
                    </w:sdt>
                  </w:sdtContent>
                </w:sdt>
                <w:r w:rsidR="00505A90" w:rsidRPr="002E30A6">
                  <w:rPr>
                    <w:noProof/>
                  </w:rPr>
                  <w:t xml:space="preserve"> </w:t>
                </w:r>
              </w:p>
            </w:tc>
          </w:sdtContent>
        </w:sdt>
      </w:tr>
      <w:tr w:rsidR="00E62872" w:rsidRPr="002E30A6" w:rsidTr="009A2CC4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3CAF4EE830484D4F8EC7BBE68B4068DE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681F55" w:rsidP="00505A90">
                <w:sdt>
                  <w:sdtPr>
                    <w:alias w:val="Адрес эл. почты заказчика"/>
                    <w:tag w:val="Адрес эл. почты заказчика"/>
                    <w:id w:val="1601376644"/>
                    <w:placeholder>
                      <w:docPart w:val="4CBC52C329CF423CB6CCF0F445C3AAF6"/>
                    </w:placeholder>
                  </w:sdtPr>
                  <w:sdtEndPr>
                    <w:rPr>
                      <w:sz w:val="22"/>
                      <w:szCs w:val="22"/>
                    </w:rPr>
                  </w:sdtEndPr>
                  <w:sdtContent>
                    <w:r w:rsidR="00505A90" w:rsidRPr="00C64A7B">
                      <w:rPr>
                        <w:rFonts w:ascii="Times New Roman" w:hAnsi="Times New Roman"/>
                        <w:sz w:val="22"/>
                        <w:szCs w:val="22"/>
                      </w:rPr>
                      <w:t>uiges@eurosib-hydro.ru</w:t>
                    </w:r>
                  </w:sdtContent>
                </w:sdt>
                <w:r w:rsidR="00505A90" w:rsidRPr="002E30A6">
                  <w:rPr>
                    <w:noProof/>
                  </w:rPr>
                  <w:t xml:space="preserve"> </w:t>
                </w:r>
              </w:p>
            </w:tc>
          </w:sdtContent>
        </w:sdt>
      </w:tr>
    </w:tbl>
    <w:p w:rsidR="004B5D44" w:rsidRPr="002E30A6" w:rsidRDefault="004B5D44">
      <w:pPr>
        <w:sectPr w:rsidR="004B5D44" w:rsidRPr="002E30A6" w:rsidSect="002438D6">
          <w:footerReference w:type="default" r:id="rId10"/>
          <w:pgSz w:w="11906" w:h="16838"/>
          <w:pgMar w:top="709" w:right="851" w:bottom="1276" w:left="1418" w:header="567" w:footer="567" w:gutter="0"/>
          <w:cols w:space="708"/>
          <w:docGrid w:linePitch="360"/>
        </w:sectPr>
      </w:pPr>
    </w:p>
    <w:p w:rsidR="00CA0E14" w:rsidRPr="002E30A6" w:rsidRDefault="00A0232D" w:rsidP="00CA0E14">
      <w:pPr>
        <w:pStyle w:val="1"/>
        <w:rPr>
          <w:color w:val="auto"/>
        </w:rPr>
      </w:pPr>
      <w:bookmarkStart w:id="3" w:name="_Toc74635877"/>
      <w:r w:rsidRPr="002E30A6">
        <w:rPr>
          <w:color w:val="auto"/>
        </w:rPr>
        <w:lastRenderedPageBreak/>
        <w:t xml:space="preserve">Основная информация </w:t>
      </w:r>
      <w:r w:rsidR="00CA0E14" w:rsidRPr="002E30A6">
        <w:rPr>
          <w:color w:val="auto"/>
        </w:rPr>
        <w:t>проведения процедуры</w:t>
      </w:r>
      <w:bookmarkStart w:id="4" w:name="_GoBack"/>
      <w:bookmarkEnd w:id="3"/>
      <w:bookmarkEnd w:id="4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90376408C86D4C95B4ACCF5392459A40"/>
        </w:placeholder>
        <w15:color w:val="FFFF00"/>
        <w:docPartList>
          <w:docPartGallery w:val="Quick Parts"/>
          <w:docPartCategory w:val="Документация о закупке"/>
        </w:docPartList>
      </w:sdtPr>
      <w:sdtEndPr/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2E30A6" w:rsidRPr="002E30A6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2E30A6" w:rsidRDefault="007E3ECD" w:rsidP="007E3ECD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2E30A6" w:rsidRDefault="007E3ECD" w:rsidP="00287C2C">
                <w:pPr>
                  <w:rPr>
                    <w:rFonts w:ascii="PT Serif" w:eastAsia="Times New Roman" w:hAnsi="PT Serif" w:cs="Calibri"/>
                    <w:lang w:eastAsia="ru-RU"/>
                  </w:rPr>
                </w:pPr>
                <w:r w:rsidRPr="002E30A6">
                  <w:rPr>
                    <w:rFonts w:ascii="PT Serif" w:eastAsia="Times New Roman" w:hAnsi="PT Serif" w:cs="Calibri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EE2FA0E5FE994E3193D0D7C6DED3BECB"/>
                </w:placeholder>
                <w15:color w:val="FFFF00"/>
              </w:sdtPr>
              <w:sdtEndPr/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:rsidR="007E3ECD" w:rsidRPr="002E30A6" w:rsidRDefault="00622BF7" w:rsidP="00622BF7">
                    <w:r>
                      <w:t>15</w:t>
                    </w:r>
                    <w:r w:rsidR="003D513D">
                      <w:t>.0</w:t>
                    </w:r>
                    <w:r>
                      <w:t>4</w:t>
                    </w:r>
                    <w:r w:rsidR="003D513D">
                      <w:t>.2022</w:t>
                    </w:r>
                  </w:p>
                </w:tc>
              </w:sdtContent>
            </w:sdt>
          </w:tr>
          <w:tr w:rsidR="002E30A6" w:rsidRPr="002E30A6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2E30A6" w:rsidRDefault="007E3ECD" w:rsidP="007E3ECD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2E30A6" w:rsidRDefault="007E3ECD" w:rsidP="00287C2C">
                <w:pPr>
                  <w:rPr>
                    <w:rFonts w:ascii="PT Serif" w:eastAsia="Times New Roman" w:hAnsi="PT Serif" w:cs="Calibri"/>
                    <w:lang w:eastAsia="ru-RU"/>
                  </w:rPr>
                </w:pPr>
                <w:r w:rsidRPr="002E30A6">
                  <w:rPr>
                    <w:rFonts w:ascii="PT Serif" w:eastAsia="Times New Roman" w:hAnsi="PT Serif" w:cs="Calibri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:rsidR="007E3ECD" w:rsidRPr="002E30A6" w:rsidRDefault="00681F55" w:rsidP="00622BF7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1296446048"/>
                    <w:placeholder>
                      <w:docPart w:val="A39D4FA914044ADDAC5D4D9F6F13D685"/>
                    </w:placeholder>
                    <w15:color w:val="FFFF00"/>
                    <w:date w:fullDate="2022-04-29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622BF7">
                      <w:t>29</w:t>
                    </w:r>
                    <w:r w:rsidR="00983980">
                      <w:t>.0</w:t>
                    </w:r>
                    <w:r w:rsidR="00622BF7">
                      <w:t>4</w:t>
                    </w:r>
                    <w:r w:rsidR="00983980">
                      <w:t>.2022 14:00</w:t>
                    </w:r>
                  </w:sdtContent>
                </w:sdt>
                <w:r w:rsidR="007E3ECD" w:rsidRPr="002E30A6">
                  <w:t xml:space="preserve"> по иркутскому времени</w:t>
                </w:r>
              </w:p>
            </w:tc>
          </w:tr>
          <w:tr w:rsidR="002E30A6" w:rsidRPr="002E30A6" w:rsidTr="00287C2C">
            <w:trPr>
              <w:trHeight w:val="20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2E30A6" w:rsidRDefault="003275C3" w:rsidP="003275C3">
                <w:r w:rsidRPr="002E30A6">
                  <w:t>Место вскрытия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-692764443"/>
                  <w:placeholder>
                    <w:docPart w:val="500C08758C004C86A21C4A3FB89D6D62"/>
                  </w:placeholder>
                  <w15:color w:val="FFFF00"/>
                </w:sdtPr>
                <w:sdtEndPr/>
                <w:sdtContent>
                  <w:p w:rsidR="003275C3" w:rsidRPr="002E30A6" w:rsidRDefault="003275C3" w:rsidP="00983980">
                    <w:r w:rsidRPr="002E30A6">
                      <w:rPr>
                        <w:noProof/>
                      </w:rPr>
                      <w:fldChar w:fldCharType="begin"/>
                    </w:r>
                    <w:r w:rsidRPr="002E30A6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Pr="002E30A6">
                      <w:rPr>
                        <w:noProof/>
                      </w:rPr>
                      <w:fldChar w:fldCharType="separate"/>
                    </w:r>
                    <w:r w:rsidR="00983980">
                      <w:t xml:space="preserve"> </w:t>
                    </w:r>
                    <w:sdt>
                      <w:sdtPr>
                        <w:alias w:val="Место вскрытия заявок"/>
                        <w:tag w:val="Место вскрытия заявок"/>
                        <w:id w:val="1201441134"/>
                        <w:placeholder>
                          <w:docPart w:val="A253444CB7FF4B29AE77840632DCAD1A"/>
                        </w:placeholder>
                        <w:comboBox>
                          <w:listItem w:value="Выберите элемент."/>
                          <w:listItem w:displayText="г. Иркутск, ул. Рабочая, д. 22, каб. 302" w:value="г. Иркутск, ул. Рабочая, д. 22, каб. 302"/>
                          <w:listItem w:displayText="г. Иркутск, ул. Рабочая, д. 22, каб. 206" w:value="г. Иркутск, ул. Рабочая, д. 22, каб. 206"/>
                        </w:comboBox>
                      </w:sdtPr>
                      <w:sdtEndPr/>
                      <w:sdtContent>
                        <w:r w:rsidR="00983980">
                          <w:t>г. Усть-Илимск, Усть-Илимская ГЭС, кабинет 502</w:t>
                        </w:r>
                      </w:sdtContent>
                    </w:sdt>
                    <w:r w:rsidR="00983980">
                      <w:rPr>
                        <w:noProof/>
                      </w:rPr>
                      <w:t xml:space="preserve"> </w:t>
                    </w:r>
                    <w:r w:rsidRPr="002E30A6">
                      <w:rPr>
                        <w:noProof/>
                      </w:rPr>
                      <w:fldChar w:fldCharType="end"/>
                    </w:r>
                  </w:p>
                </w:sdtContent>
              </w:sdt>
            </w:tc>
          </w:tr>
          <w:tr w:rsidR="002E30A6" w:rsidRPr="002E30A6" w:rsidTr="00287C2C">
            <w:trPr>
              <w:trHeight w:val="20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2E30A6" w:rsidRDefault="003275C3" w:rsidP="003275C3">
                <w:r w:rsidRPr="002E30A6">
                  <w:t>Место подачи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1006326366"/>
                  <w:placeholder>
                    <w:docPart w:val="0C15F54611654E8C88A99E4AB896A076"/>
                  </w:placeholder>
                  <w15:color w:val="FFFF00"/>
                </w:sdtPr>
                <w:sdtEndPr/>
                <w:sdtContent>
                  <w:p w:rsidR="000D1947" w:rsidRDefault="000D1947" w:rsidP="000D1947">
                    <w:r w:rsidRPr="002E30A6">
                      <w:rPr>
                        <w:noProof/>
                      </w:rPr>
                      <w:fldChar w:fldCharType="begin"/>
                    </w:r>
                    <w:r w:rsidRPr="002E30A6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Pr="002E30A6">
                      <w:rPr>
                        <w:noProof/>
                      </w:rPr>
                      <w:fldChar w:fldCharType="separate"/>
                    </w:r>
                    <w:r>
                      <w:t xml:space="preserve"> </w:t>
                    </w:r>
                    <w:sdt>
                      <w:sdtPr>
                        <w:alias w:val="Место вскрытия заявок"/>
                        <w:tag w:val="Место вскрытия заявок"/>
                        <w:id w:val="1208910634"/>
                        <w:placeholder>
                          <w:docPart w:val="BB56A3768E1A4FE99E63C455B81D0B1C"/>
                        </w:placeholder>
                        <w:comboBox>
                          <w:listItem w:value="Выберите элемент."/>
                          <w:listItem w:displayText="г. Иркутск, ул. Рабочая, д. 22, каб. 302" w:value="г. Иркутск, ул. Рабочая, д. 22, каб. 302"/>
                          <w:listItem w:displayText="г. Иркутск, ул. Рабочая, д. 22, каб. 206" w:value="г. Иркутск, ул. Рабочая, д. 22, каб. 206"/>
                        </w:comboBox>
                      </w:sdtPr>
                      <w:sdtEndPr/>
                      <w:sdtContent>
                        <w:r>
                          <w:t>г. Усть-Илимск, Усть-Илимская ГЭС, кабинет 507</w:t>
                        </w:r>
                      </w:sdtContent>
                    </w:sdt>
                    <w:r>
                      <w:rPr>
                        <w:noProof/>
                      </w:rPr>
                      <w:t xml:space="preserve"> </w:t>
                    </w:r>
                    <w:r w:rsidRPr="002E30A6">
                      <w:rPr>
                        <w:noProof/>
                      </w:rPr>
                      <w:fldChar w:fldCharType="end"/>
                    </w:r>
                  </w:p>
                </w:sdtContent>
              </w:sdt>
              <w:p w:rsidR="003275C3" w:rsidRPr="002E30A6" w:rsidRDefault="003275C3" w:rsidP="00F66D03"/>
            </w:tc>
          </w:tr>
          <w:tr w:rsidR="002E30A6" w:rsidRPr="002E30A6" w:rsidTr="00287C2C">
            <w:trPr>
              <w:trHeight w:val="20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2E30A6" w:rsidRDefault="003275C3" w:rsidP="003275C3">
                <w:r w:rsidRPr="002E30A6">
                  <w:t>Место предоставления документации о закупке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856003026"/>
                  <w:placeholder>
                    <w:docPart w:val="EEA31938DCDE4307949CE49C035C5AA6"/>
                  </w:placeholder>
                  <w15:color w:val="FFFF00"/>
                </w:sdtPr>
                <w:sdtEndPr/>
                <w:sdtContent>
                  <w:p w:rsidR="000D1947" w:rsidRDefault="000D1947" w:rsidP="000D1947">
                    <w:r w:rsidRPr="002E30A6">
                      <w:rPr>
                        <w:noProof/>
                      </w:rPr>
                      <w:fldChar w:fldCharType="begin"/>
                    </w:r>
                    <w:r w:rsidRPr="002E30A6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Pr="002E30A6">
                      <w:rPr>
                        <w:noProof/>
                      </w:rPr>
                      <w:fldChar w:fldCharType="separate"/>
                    </w:r>
                    <w:r>
                      <w:t xml:space="preserve"> </w:t>
                    </w:r>
                    <w:sdt>
                      <w:sdtPr>
                        <w:alias w:val="Место вскрытия заявок"/>
                        <w:tag w:val="Место вскрытия заявок"/>
                        <w:id w:val="-1962415818"/>
                        <w:placeholder>
                          <w:docPart w:val="9A3C699B1E99435D941347C68A226AE4"/>
                        </w:placeholder>
                        <w:comboBox>
                          <w:listItem w:value="Выберите элемент."/>
                          <w:listItem w:displayText="г. Иркутск, ул. Рабочая, д. 22, каб. 302" w:value="г. Иркутск, ул. Рабочая, д. 22, каб. 302"/>
                          <w:listItem w:displayText="г. Иркутск, ул. Рабочая, д. 22, каб. 206" w:value="г. Иркутск, ул. Рабочая, д. 22, каб. 206"/>
                        </w:comboBox>
                      </w:sdtPr>
                      <w:sdtEndPr/>
                      <w:sdtContent>
                        <w:r>
                          <w:t>г. Усть-Илимск, Усть-Илимская ГЭС, кабинет 507</w:t>
                        </w:r>
                      </w:sdtContent>
                    </w:sdt>
                    <w:r>
                      <w:rPr>
                        <w:noProof/>
                      </w:rPr>
                      <w:t xml:space="preserve"> </w:t>
                    </w:r>
                    <w:r w:rsidRPr="002E30A6">
                      <w:rPr>
                        <w:noProof/>
                      </w:rPr>
                      <w:fldChar w:fldCharType="end"/>
                    </w:r>
                  </w:p>
                </w:sdtContent>
              </w:sdt>
              <w:p w:rsidR="003275C3" w:rsidRPr="002E30A6" w:rsidRDefault="003275C3" w:rsidP="000167AC"/>
            </w:tc>
          </w:tr>
          <w:tr w:rsidR="002E30A6" w:rsidRPr="002E30A6" w:rsidTr="00287C2C">
            <w:trPr>
              <w:trHeight w:val="567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AB4D85" w:rsidRDefault="00717501" w:rsidP="003275C3">
                <w:pPr>
                  <w:rPr>
                    <w:highlight w:val="green"/>
                  </w:rPr>
                </w:pPr>
                <w:r w:rsidRPr="009A00B8">
                  <w:t>Запланированная д</w:t>
                </w:r>
                <w:r w:rsidR="003275C3" w:rsidRPr="009A00B8">
                  <w:t>ата и время рассмотрения заявок и подведения итогов</w:t>
                </w:r>
                <w:r w:rsidRPr="009A00B8">
                  <w:t xml:space="preserve"> не ранее</w:t>
                </w:r>
              </w:p>
            </w:tc>
            <w:tc>
              <w:tcPr>
                <w:tcW w:w="4678" w:type="dxa"/>
              </w:tcPr>
              <w:p w:rsidR="003275C3" w:rsidRPr="002E30A6" w:rsidRDefault="00681F55" w:rsidP="00622BF7">
                <w:sdt>
                  <w:sdtPr>
                    <w:alias w:val="Дата и время подведения итогов"/>
                    <w:tag w:val="Дата и время подведения итогов"/>
                    <w:id w:val="-349174465"/>
                    <w:placeholder>
                      <w:docPart w:val="B98FFBD8DABF417F8B333D55CB85A170"/>
                    </w:placeholder>
                    <w15:color w:val="FFFF00"/>
                    <w:date w:fullDate="2022-05-06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622BF7">
                      <w:t>06.05</w:t>
                    </w:r>
                    <w:r w:rsidR="00983980">
                      <w:t>.2022 14:00</w:t>
                    </w:r>
                  </w:sdtContent>
                </w:sdt>
                <w:r w:rsidR="003275C3" w:rsidRPr="002E30A6">
                  <w:t xml:space="preserve"> по иркутскому времени</w:t>
                </w:r>
              </w:p>
            </w:tc>
          </w:tr>
          <w:tr w:rsidR="002E30A6" w:rsidRPr="002E30A6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2E30A6" w:rsidRDefault="003275C3" w:rsidP="003275C3">
                <w:r w:rsidRPr="002E30A6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1E571E39649541589B4F72DC380003D6"/>
                  </w:placeholder>
                  <w15:color w:val="FFFF00"/>
                </w:sdtPr>
                <w:sdtEndPr/>
                <w:sdtContent>
                  <w:p w:rsidR="003275C3" w:rsidRPr="002E30A6" w:rsidRDefault="00681F55" w:rsidP="00983980">
                    <w:pPr>
                      <w:rPr>
                        <w:noProof/>
                      </w:rPr>
                    </w:pPr>
                    <w:sdt>
                      <w:sdtPr>
                        <w:alias w:val="Место вскрытия заявок"/>
                        <w:tag w:val="Место вскрытия заявок"/>
                        <w:id w:val="-1103266051"/>
                        <w:placeholder>
                          <w:docPart w:val="29E87349130847DCBE7024DA6F492013"/>
                        </w:placeholder>
                        <w:comboBox>
                          <w:listItem w:value="Выберите элемент."/>
                          <w:listItem w:displayText="г. Иркутск, ул. Рабочая, д. 22, каб. 302" w:value="г. Иркутск, ул. Рабочая, д. 22, каб. 302"/>
                          <w:listItem w:displayText="г. Иркутск, ул. Рабочая, д. 22, каб. 206" w:value="г. Иркутск, ул. Рабочая, д. 22, каб. 206"/>
                        </w:comboBox>
                      </w:sdtPr>
                      <w:sdtEndPr/>
                      <w:sdtContent>
                        <w:r w:rsidR="00983980">
                          <w:t>г. Усть-Илимск, Усть-Илимская ГЭС, кабинет 502</w:t>
                        </w:r>
                      </w:sdtContent>
                    </w:sdt>
                    <w:r w:rsidR="00983980" w:rsidRPr="002E30A6">
                      <w:rPr>
                        <w:noProof/>
                      </w:rPr>
                      <w:t xml:space="preserve"> </w:t>
                    </w:r>
                  </w:p>
                </w:sdtContent>
              </w:sdt>
            </w:tc>
          </w:tr>
        </w:tbl>
        <w:p w:rsidR="002440E7" w:rsidRPr="002E30A6" w:rsidRDefault="00681F55" w:rsidP="005A7114"/>
      </w:sdtContent>
    </w:sdt>
    <w:p w:rsidR="00845677" w:rsidRPr="002E30A6" w:rsidRDefault="00E46501" w:rsidP="00845677">
      <w:pPr>
        <w:pStyle w:val="affff3"/>
        <w:rPr>
          <w:color w:val="auto"/>
        </w:rPr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:rsidR="006641A8" w:rsidRPr="002E30A6" w:rsidRDefault="006641A8" w:rsidP="00845677">
      <w:pPr>
        <w:pStyle w:val="af4"/>
        <w:rPr>
          <w:color w:val="auto"/>
        </w:rPr>
      </w:pPr>
    </w:p>
    <w:p w:rsidR="00A27BEA" w:rsidRPr="002E30A6" w:rsidRDefault="00A27BEA" w:rsidP="00A27BEA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845677" w:rsidRPr="002E30A6" w:rsidRDefault="00A27BEA" w:rsidP="00A27BEA">
      <w:pPr>
        <w:pStyle w:val="affff3"/>
        <w:rPr>
          <w:color w:val="auto"/>
        </w:rPr>
        <w:sectPr w:rsidR="00845677" w:rsidRPr="002E30A6" w:rsidSect="00AE11A2">
          <w:footerReference w:type="default" r:id="rId11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8 (800) 250-10-58; электронная почта: </w:t>
      </w:r>
      <w:proofErr w:type="spellStart"/>
      <w:r w:rsidRPr="002E30A6">
        <w:rPr>
          <w:color w:val="auto"/>
          <w:lang w:val="en-US"/>
        </w:rPr>
        <w:t>doverie</w:t>
      </w:r>
      <w:proofErr w:type="spellEnd"/>
      <w:r w:rsidRPr="002E30A6">
        <w:rPr>
          <w:color w:val="auto"/>
        </w:rPr>
        <w:t>@</w:t>
      </w:r>
      <w:proofErr w:type="spellStart"/>
      <w:r w:rsidRPr="002E30A6">
        <w:rPr>
          <w:color w:val="auto"/>
          <w:lang w:val="en-US"/>
        </w:rPr>
        <w:t>enplus</w:t>
      </w:r>
      <w:proofErr w:type="spellEnd"/>
      <w:r w:rsidRPr="002E30A6">
        <w:rPr>
          <w:color w:val="auto"/>
        </w:rPr>
        <w:t>.</w:t>
      </w:r>
      <w:proofErr w:type="spellStart"/>
      <w:r w:rsidRPr="002E30A6">
        <w:rPr>
          <w:color w:val="auto"/>
          <w:lang w:val="en-US"/>
        </w:rPr>
        <w:t>ru</w:t>
      </w:r>
      <w:proofErr w:type="spellEnd"/>
      <w:r w:rsidRPr="002E30A6">
        <w:rPr>
          <w:color w:val="auto"/>
        </w:rPr>
        <w:t>.</w:t>
      </w:r>
    </w:p>
    <w:p w:rsidR="00A02963" w:rsidRPr="002E30A6" w:rsidRDefault="00BC611E" w:rsidP="00A02963">
      <w:pPr>
        <w:pStyle w:val="1"/>
        <w:rPr>
          <w:color w:val="auto"/>
        </w:rPr>
      </w:pPr>
      <w:bookmarkStart w:id="5" w:name="_Toc74635878"/>
      <w:r w:rsidRPr="002E30A6">
        <w:rPr>
          <w:color w:val="auto"/>
        </w:rPr>
        <w:lastRenderedPageBreak/>
        <w:t>Требования к предложению участника</w:t>
      </w:r>
      <w:bookmarkEnd w:id="5"/>
      <w:r w:rsidR="00A02963" w:rsidRPr="002E30A6">
        <w:rPr>
          <w:color w:val="auto"/>
        </w:rPr>
        <w:t xml:space="preserve"> 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Требования к коммерческому предложению участника</w:t>
      </w:r>
    </w:p>
    <w:sdt>
      <w:sdtPr>
        <w:rPr>
          <w:rFonts w:asciiTheme="minorHAnsi" w:hAnsiTheme="minorHAnsi"/>
          <w:color w:val="auto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A2B0DA425CDD4DF78EA52474DCCFBD05"/>
        </w:placeholder>
        <w15:color w:val="FFFF00"/>
      </w:sdtPr>
      <w:sdtEndPr/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  <w:lang w:val="en-US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Предмет договора</w:t>
                </w:r>
              </w:p>
            </w:tc>
            <w:sdt>
              <w:sdtPr>
                <w:rPr>
                  <w:color w:val="auto"/>
                </w:rPr>
                <w:id w:val="1996138216"/>
                <w:placeholder>
                  <w:docPart w:val="7A616A24921C4A69A303CE75003805BE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BC611E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r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Pr="002E30A6">
                      <w:rPr>
                        <w:rFonts w:asciiTheme="minorHAnsi" w:hAnsiTheme="minorHAnsi"/>
                        <w:noProof/>
                        <w:color w:val="auto"/>
                      </w:rPr>
                      <w:instrText xml:space="preserve"> MERGEFIELD "Предмет_договора" </w:instrText>
                    </w:r>
                    <w:r w:rsidRPr="002E30A6">
                      <w:rPr>
                        <w:noProof/>
                        <w:color w:val="auto"/>
                      </w:rPr>
                      <w:fldChar w:fldCharType="separate"/>
                    </w:r>
                    <w:sdt>
                      <w:sdtPr>
                        <w:rPr>
                          <w:rFonts w:eastAsiaTheme="minorEastAsia" w:cstheme="minorBidi"/>
                          <w:color w:val="auto"/>
                          <w:lang w:eastAsia="en-US"/>
                        </w:rPr>
                        <w:alias w:val="Предмет договора"/>
                        <w:tag w:val="Предмет договора"/>
                        <w:id w:val="-57169098"/>
                        <w:placeholder>
                          <w:docPart w:val="B8B3D88EBA314B5BA8478918DA9AA678"/>
                        </w:placeholder>
                        <w15:color w:val="FFFF00"/>
                      </w:sdtPr>
                      <w:sdtEndPr/>
                      <w:sdtContent>
                        <w:r w:rsidR="00FF2652" w:rsidRPr="00CD1D62"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  <w:t>выполнении п</w:t>
                        </w:r>
                        <w:r w:rsidR="00FF2652"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  <w:t>роектных работ по объекту «</w:t>
                        </w:r>
                        <w:r w:rsidR="00FF2652" w:rsidRPr="00CD1D62"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  <w:t>Барокамера в комплекте с ресивером и компрессором.   Инв №КСУ010006569. Модернизация системы воздухоснабжения водолазных работ в комплекте с ресивером</w:t>
                        </w:r>
                        <w:r w:rsidR="00FF2652"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  <w:t>»</w:t>
                        </w:r>
                      </w:sdtContent>
                    </w:sdt>
                    <w:r w:rsidRPr="002E30A6">
                      <w:rPr>
                        <w:noProof/>
                        <w:color w:val="auto"/>
                      </w:rPr>
                      <w:fldChar w:fldCharType="end"/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2E30A6" w:rsidRDefault="00681F55" w:rsidP="00FF265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sdt>
                  <w:sdtPr>
                    <w:rPr>
                      <w:color w:val="auto"/>
                    </w:rPr>
                    <w:id w:val="746076858"/>
                    <w:placeholder>
                      <w:docPart w:val="99BD8E0D9A734B36820DB18CF382CFB8"/>
                    </w:placeholder>
                    <w15:color w:val="FFFF00"/>
                  </w:sdtPr>
                  <w:sdtEndPr/>
                  <w:sdtContent>
                    <w:r w:rsidR="00BC611E"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="00BC611E" w:rsidRPr="002E30A6">
                      <w:rPr>
                        <w:rFonts w:asciiTheme="minorHAnsi" w:hAnsiTheme="minorHAnsi"/>
                        <w:noProof/>
                        <w:color w:val="auto"/>
                      </w:rPr>
                      <w:instrText xml:space="preserve"> MERGEFIELD "Количество_продукции" </w:instrText>
                    </w:r>
                    <w:r w:rsidR="00BC611E" w:rsidRPr="002E30A6">
                      <w:rPr>
                        <w:noProof/>
                        <w:color w:val="auto"/>
                      </w:rPr>
                      <w:fldChar w:fldCharType="separate"/>
                    </w:r>
                    <w:sdt>
                      <w:sdtPr>
                        <w:id w:val="-264851759"/>
                        <w:placeholder>
                          <w:docPart w:val="4FCA0A0EED4945B789572C8CB831F801"/>
                        </w:placeholder>
                      </w:sdtPr>
                      <w:sdtEndPr/>
                      <w:sdtContent>
                        <w:r w:rsidR="00FF2652">
                          <w:rPr>
                            <w:noProof/>
                          </w:rPr>
                          <w:t>1</w:t>
                        </w:r>
                      </w:sdtContent>
                    </w:sdt>
                    <w:r w:rsidR="00FF2652" w:rsidRPr="004A11C7">
                      <w:rPr>
                        <w:rFonts w:asciiTheme="minorHAnsi" w:hAnsiTheme="minorHAnsi"/>
                      </w:rPr>
                      <w:t xml:space="preserve"> условная единица (в соответствии с техническим заданием)</w:t>
                    </w:r>
                    <w:r w:rsidR="00BC611E" w:rsidRPr="002E30A6">
                      <w:rPr>
                        <w:noProof/>
                        <w:color w:val="auto"/>
                      </w:rPr>
                      <w:fldChar w:fldCharType="end"/>
                    </w:r>
                  </w:sdtContent>
                </w:sdt>
              </w:p>
            </w:tc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rPr>
                  <w:color w:val="auto"/>
                </w:rPr>
                <w:id w:val="776832097"/>
                <w:placeholder>
                  <w:docPart w:val="715BB06A3696441DB70AA6D9B51E19C1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681F55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sdt>
                      <w:sdtPr>
                        <w:id w:val="-418333623"/>
                        <w:placeholder>
                          <w:docPart w:val="5FBCAA617EE14A629E0C9E3518D8CCC6"/>
                        </w:placeholder>
                      </w:sdtPr>
                      <w:sdtEndPr/>
                      <w:sdtContent>
                        <w:r w:rsidR="00FF2652">
                          <w:t>Усть-Илимская ГЭС</w:t>
                        </w:r>
                      </w:sdtContent>
                    </w:sdt>
                    <w:r w:rsidR="00FF2652" w:rsidRPr="002E30A6">
                      <w:rPr>
                        <w:color w:val="auto"/>
                      </w:rPr>
                      <w:t xml:space="preserve"> 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Условия и сроки (периоды) поставки продукции</w:t>
                </w:r>
              </w:p>
            </w:tc>
            <w:sdt>
              <w:sdtPr>
                <w:rPr>
                  <w:color w:val="auto"/>
                </w:rPr>
                <w:id w:val="-428969006"/>
                <w:placeholder>
                  <w:docPart w:val="1AA0FD95AF2D4D8F9468A62E139873D3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FF2652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r>
                      <w:rPr>
                        <w:color w:val="auto"/>
                      </w:rPr>
                      <w:t>С даты заключения договора по 20.12.2022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Форма оплаты продукции</w:t>
                </w:r>
              </w:p>
            </w:tc>
            <w:sdt>
              <w:sdtPr>
                <w:rPr>
                  <w:color w:val="auto"/>
                </w:rPr>
                <w:id w:val="-1299294184"/>
                <w:placeholder>
                  <w:docPart w:val="212D47004710481C9CCE2DC61783D104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681F55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sdt>
                      <w:sdtPr>
                        <w:id w:val="-1560083480"/>
                        <w:placeholder>
                          <w:docPart w:val="9E1ADE347FC74276A904749937776FCA"/>
                        </w:placeholder>
                        <w15:color w:val="FFFF00"/>
                      </w:sdtPr>
                      <w:sdtEndPr/>
                      <w:sdtContent>
                        <w:r w:rsidR="00FF2652">
                          <w:rPr>
                            <w:noProof/>
                          </w:rPr>
                          <w:t>Безналичный расчет</w:t>
                        </w:r>
                      </w:sdtContent>
                    </w:sdt>
                    <w:r w:rsidR="00FF2652" w:rsidRPr="002E30A6">
                      <w:rPr>
                        <w:noProof/>
                        <w:color w:val="auto"/>
                      </w:rPr>
                      <w:t xml:space="preserve"> 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Сроки оплаты продукции</w:t>
                </w:r>
              </w:p>
            </w:tc>
            <w:sdt>
              <w:sdtPr>
                <w:rPr>
                  <w:color w:val="auto"/>
                </w:rPr>
                <w:id w:val="1764035768"/>
                <w:placeholder>
                  <w:docPart w:val="CBC4BD477EE24B69B3D24BDE2E8CF45B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FF2652" w:rsidRDefault="00FF2652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r w:rsidRPr="00FF2652">
                      <w:rPr>
                        <w:rFonts w:cs="Times New Roman"/>
                        <w:color w:val="auto"/>
                      </w:rPr>
                      <w:t xml:space="preserve">Заказчик производит оплату выполненных Работ </w:t>
                    </w:r>
                    <w:r w:rsidRPr="00FF2652">
                      <w:rPr>
                        <w:rFonts w:cs="Times New Roman"/>
                        <w:iCs/>
                        <w:color w:val="auto"/>
                      </w:rPr>
                      <w:t xml:space="preserve">в течение 60 (шестидесяти) календарных дней, а субъектам малого и среднего предпринимательства – в течение 30 (тридцати) календарных дней </w:t>
                    </w:r>
                    <w:r w:rsidRPr="00FF2652">
                      <w:rPr>
                        <w:rFonts w:cs="Times New Roman"/>
                        <w:color w:val="auto"/>
                      </w:rPr>
                      <w:t>с даты подписания Сторонами Акта сдачи-приемки выполненных работ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Порядок оплаты продукции</w:t>
                </w:r>
              </w:p>
            </w:tc>
            <w:sdt>
              <w:sdtPr>
                <w:rPr>
                  <w:color w:val="auto"/>
                </w:rPr>
                <w:id w:val="-335614721"/>
                <w:placeholder>
                  <w:docPart w:val="BD148099F45441FD88DEA7A7CDDCA0D4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BC611E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r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Pr="002E30A6">
                      <w:rPr>
                        <w:rFonts w:asciiTheme="minorHAnsi" w:hAnsiTheme="minorHAnsi"/>
                        <w:noProof/>
                        <w:color w:val="auto"/>
                      </w:rPr>
                      <w:instrText xml:space="preserve"> MERGEFIELD "Порядок_оплаты_продукции" </w:instrText>
                    </w:r>
                    <w:r w:rsidRPr="002E30A6">
                      <w:rPr>
                        <w:noProof/>
                        <w:color w:val="auto"/>
                      </w:rPr>
                      <w:fldChar w:fldCharType="separate"/>
                    </w:r>
                    <w:r w:rsidR="00FF2652">
                      <w:rPr>
                        <w:noProof/>
                        <w:color w:val="auto"/>
                      </w:rPr>
                      <w:t>П</w:t>
                    </w:r>
                    <w:r w:rsidR="00FF2652" w:rsidRPr="0080728B">
                      <w:rPr>
                        <w:rFonts w:cs="Times New Roman"/>
                      </w:rPr>
                      <w:t>утем перечисления денежных средств на расчетный счет Подрядчика</w:t>
                    </w:r>
                    <w:r w:rsidRPr="002E30A6">
                      <w:rPr>
                        <w:noProof/>
                        <w:color w:val="auto"/>
                      </w:rPr>
                      <w:fldChar w:fldCharType="end"/>
                    </w:r>
                    <w:r w:rsidR="00FF2652">
                      <w:rPr>
                        <w:noProof/>
                        <w:color w:val="auto"/>
                      </w:rPr>
                      <w:t>, указанный в договоре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Состав цены договора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2E30A6" w:rsidRDefault="00681F55" w:rsidP="00F3531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sdt>
                  <w:sdtPr>
                    <w:rPr>
                      <w:color w:val="auto"/>
                    </w:rPr>
                    <w:id w:val="1442657212"/>
                    <w:placeholder>
                      <w:docPart w:val="0E0E1D80DF444C5CA8B00C4580F82817"/>
                    </w:placeholder>
                    <w15:color w:val="FFFF00"/>
                  </w:sdtPr>
                  <w:sdtEndPr/>
                  <w:sdtContent>
                    <w:r w:rsidR="00BC611E"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="00BC611E" w:rsidRPr="002E30A6">
                      <w:rPr>
                        <w:rFonts w:asciiTheme="minorHAnsi" w:hAnsiTheme="minorHAnsi"/>
                        <w:noProof/>
                        <w:color w:val="auto"/>
                      </w:rPr>
                      <w:instrText xml:space="preserve"> MERGEFIELD "Состав_цены_договора" </w:instrText>
                    </w:r>
                    <w:r w:rsidR="00BC611E" w:rsidRPr="002E30A6">
                      <w:rPr>
                        <w:noProof/>
                        <w:color w:val="auto"/>
                      </w:rPr>
                      <w:fldChar w:fldCharType="end"/>
                    </w:r>
                  </w:sdtContent>
                </w:sdt>
                <w:r w:rsidR="00F35312" w:rsidRPr="00F35312">
                  <w:rPr>
                    <w:color w:val="auto"/>
                  </w:rPr>
                  <w:t>В соответствии с  заданием на разработку проектной и рабочей документации, в соответствии с проектом договора</w:t>
                </w:r>
              </w:p>
            </w:tc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 xml:space="preserve">Срок гарантии на </w:t>
                </w:r>
                <w:r w:rsidR="00371BF2" w:rsidRPr="002E30A6">
                  <w:rPr>
                    <w:rFonts w:asciiTheme="minorHAnsi" w:hAnsiTheme="minorHAnsi" w:cs="Calibri"/>
                    <w:color w:val="auto"/>
                  </w:rPr>
                  <w:t xml:space="preserve">результат </w:t>
                </w:r>
                <w:r w:rsidRPr="002E30A6">
                  <w:rPr>
                    <w:rFonts w:asciiTheme="minorHAnsi" w:hAnsiTheme="minorHAnsi" w:cs="Calibri"/>
                    <w:color w:val="auto"/>
                  </w:rPr>
                  <w:t>выполненны</w:t>
                </w:r>
                <w:r w:rsidR="00371BF2" w:rsidRPr="002E30A6">
                  <w:rPr>
                    <w:rFonts w:asciiTheme="minorHAnsi" w:hAnsiTheme="minorHAnsi" w:cs="Calibri"/>
                    <w:color w:val="auto"/>
                  </w:rPr>
                  <w:t>х</w:t>
                </w:r>
                <w:r w:rsidRPr="002E30A6">
                  <w:rPr>
                    <w:rFonts w:asciiTheme="minorHAnsi" w:hAnsiTheme="minorHAnsi" w:cs="Calibri"/>
                    <w:color w:val="auto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F35312" w:rsidRDefault="00F35312" w:rsidP="00F3531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>
                  <w:rPr>
                    <w:rFonts w:asciiTheme="minorHAnsi" w:hAnsiTheme="minorHAnsi"/>
                    <w:color w:val="auto"/>
                  </w:rPr>
                  <w:t>-</w:t>
                </w:r>
              </w:p>
              <w:p w:rsidR="00BC611E" w:rsidRPr="002E30A6" w:rsidRDefault="00681F55" w:rsidP="00F3531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</w:p>
            </w:tc>
          </w:tr>
        </w:tbl>
      </w:sdtContent>
    </w:sdt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Требования безопасности</w:t>
      </w:r>
    </w:p>
    <w:sdt>
      <w:sdtPr>
        <w:rPr>
          <w:color w:val="auto"/>
        </w:rPr>
        <w:alias w:val="Требования к безопасности"/>
        <w:tag w:val="Требования к безопасности"/>
        <w:id w:val="677928854"/>
        <w:placeholder>
          <w:docPart w:val="5BDDD8666D3840E5A4C69325C11D50D4"/>
        </w:placeholder>
        <w15:color w:val="FFFF00"/>
      </w:sdtPr>
      <w:sdtEndPr/>
      <w:sdtContent>
        <w:p w:rsidR="00BC611E" w:rsidRPr="002E30A6" w:rsidRDefault="00BC611E" w:rsidP="00BC611E">
          <w:pPr>
            <w:pStyle w:val="111"/>
            <w:rPr>
              <w:color w:val="auto"/>
            </w:rPr>
          </w:pPr>
          <w:r w:rsidRPr="002E30A6">
            <w:rPr>
              <w:noProof/>
              <w:color w:val="auto"/>
            </w:rPr>
            <w:fldChar w:fldCharType="begin"/>
          </w:r>
          <w:r w:rsidRPr="002E30A6">
            <w:rPr>
              <w:noProof/>
              <w:color w:val="auto"/>
            </w:rPr>
            <w:instrText xml:space="preserve"> MERGEFIELD "Требования_безопасности" </w:instrText>
          </w:r>
          <w:r w:rsidRPr="002E30A6">
            <w:rPr>
              <w:noProof/>
              <w:color w:val="auto"/>
            </w:rPr>
            <w:fldChar w:fldCharType="separate"/>
          </w:r>
          <w:r w:rsidR="00F2034C">
            <w:rPr>
              <w:noProof/>
              <w:color w:val="auto"/>
            </w:rPr>
            <w:t>«Требования_безопасности»</w:t>
          </w:r>
          <w:r w:rsidRPr="002E30A6">
            <w:rPr>
              <w:noProof/>
              <w:color w:val="auto"/>
            </w:rPr>
            <w:fldChar w:fldCharType="end"/>
          </w:r>
        </w:p>
      </w:sdtContent>
    </w:sdt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 xml:space="preserve">Требования </w:t>
      </w:r>
      <w:r w:rsidR="00B20F33" w:rsidRPr="002E30A6">
        <w:rPr>
          <w:color w:val="auto"/>
        </w:rPr>
        <w:t>иные</w:t>
      </w:r>
    </w:p>
    <w:sdt>
      <w:sdtPr>
        <w:rPr>
          <w:color w:val="auto"/>
        </w:r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A2B0DA425CDD4DF78EA52474DCCFBD05"/>
        </w:placeholder>
        <w15:color w:val="FFFF00"/>
      </w:sdtPr>
      <w:sdtEndPr/>
      <w:sdtContent>
        <w:p w:rsidR="00B20F33" w:rsidRPr="002E30A6" w:rsidRDefault="00B20F33" w:rsidP="007C24F2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:rsidR="00BC611E" w:rsidRPr="002E30A6" w:rsidRDefault="00B20F33" w:rsidP="00B20F33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 w:rsidR="00B3585B"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 w:rsidR="00B3585B"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 w:rsidR="00B3585B"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 w:rsidR="00B3585B">
            <w:rPr>
              <w:color w:val="auto"/>
            </w:rPr>
            <w:t>стоящей документации о закупке</w:t>
          </w:r>
          <w:r w:rsidR="00BC611E" w:rsidRPr="002E30A6">
            <w:rPr>
              <w:color w:val="auto"/>
            </w:rPr>
            <w:t>.</w:t>
          </w:r>
        </w:p>
      </w:sdtContent>
    </w:sdt>
    <w:p w:rsidR="00BE2CB9" w:rsidRDefault="00BE2CB9" w:rsidP="00BE2CB9">
      <w:pPr>
        <w:pStyle w:val="1113"/>
        <w:numPr>
          <w:ilvl w:val="0"/>
          <w:numId w:val="0"/>
        </w:numPr>
        <w:tabs>
          <w:tab w:val="left" w:pos="6936"/>
        </w:tabs>
        <w:rPr>
          <w:color w:val="auto"/>
        </w:rPr>
      </w:pPr>
      <w:r>
        <w:rPr>
          <w:color w:val="auto"/>
        </w:rPr>
        <w:tab/>
      </w:r>
    </w:p>
    <w:p w:rsidR="00BA5F6B" w:rsidRPr="00BE2CB9" w:rsidRDefault="00BE2CB9" w:rsidP="00BE2CB9">
      <w:pPr>
        <w:tabs>
          <w:tab w:val="left" w:pos="6936"/>
        </w:tabs>
        <w:rPr>
          <w:lang w:eastAsia="ru-RU"/>
        </w:rPr>
        <w:sectPr w:rsidR="00BA5F6B" w:rsidRPr="00BE2CB9" w:rsidSect="00243AC8">
          <w:footerReference w:type="default" r:id="rId12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  <w:r>
        <w:rPr>
          <w:lang w:eastAsia="ru-RU"/>
        </w:rPr>
        <w:tab/>
      </w:r>
    </w:p>
    <w:p w:rsidR="00BE3194" w:rsidRPr="002E30A6" w:rsidRDefault="00BE3194" w:rsidP="00BE3194">
      <w:pPr>
        <w:pStyle w:val="1"/>
        <w:rPr>
          <w:color w:val="auto"/>
        </w:rPr>
      </w:pPr>
      <w:bookmarkStart w:id="6" w:name="_Ref534988715"/>
      <w:bookmarkStart w:id="7" w:name="_Toc74635879"/>
      <w:r w:rsidRPr="002E30A6">
        <w:rPr>
          <w:color w:val="auto"/>
        </w:rPr>
        <w:lastRenderedPageBreak/>
        <w:t>Требования к участникам закупки</w:t>
      </w:r>
      <w:bookmarkEnd w:id="6"/>
      <w:bookmarkEnd w:id="7"/>
    </w:p>
    <w:p w:rsidR="00BE3194" w:rsidRPr="002E30A6" w:rsidRDefault="006F2981" w:rsidP="002B3785">
      <w:pPr>
        <w:pStyle w:val="113"/>
        <w:rPr>
          <w:color w:val="auto"/>
        </w:rPr>
      </w:pPr>
      <w:bookmarkStart w:id="8" w:name="_Ref536436102"/>
      <w:r w:rsidRPr="002E30A6">
        <w:rPr>
          <w:color w:val="auto"/>
        </w:rPr>
        <w:t>Перечень</w:t>
      </w:r>
      <w:r w:rsidR="00B377D5" w:rsidRPr="002E30A6">
        <w:rPr>
          <w:color w:val="auto"/>
        </w:rPr>
        <w:t xml:space="preserve"> общих</w:t>
      </w:r>
      <w:r w:rsidRPr="002E30A6">
        <w:rPr>
          <w:color w:val="auto"/>
        </w:rPr>
        <w:t xml:space="preserve"> т</w:t>
      </w:r>
      <w:r w:rsidR="00B27C69" w:rsidRPr="002E30A6">
        <w:rPr>
          <w:color w:val="auto"/>
        </w:rPr>
        <w:t>ребований к участникам закупки</w:t>
      </w:r>
      <w:bookmarkEnd w:id="8"/>
    </w:p>
    <w:tbl>
      <w:tblPr>
        <w:tblStyle w:val="affffb"/>
        <w:tblW w:w="8505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4394"/>
      </w:tblGrid>
      <w:tr w:rsidR="002E30A6" w:rsidRPr="002E30A6" w:rsidTr="00B766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2E30A6" w:rsidRDefault="0047532E" w:rsidP="004F0C97">
            <w:pPr>
              <w:suppressAutoHyphens/>
            </w:pPr>
            <w:r w:rsidRPr="002E30A6">
              <w:t>№</w:t>
            </w:r>
          </w:p>
        </w:tc>
        <w:tc>
          <w:tcPr>
            <w:tcW w:w="3706" w:type="dxa"/>
            <w:vAlign w:val="center"/>
          </w:tcPr>
          <w:p w:rsidR="0047532E" w:rsidRPr="002E30A6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Требование</w:t>
            </w:r>
          </w:p>
        </w:tc>
        <w:tc>
          <w:tcPr>
            <w:tcW w:w="4394" w:type="dxa"/>
            <w:vAlign w:val="center"/>
          </w:tcPr>
          <w:p w:rsidR="0047532E" w:rsidRPr="002E30A6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Документ</w:t>
            </w:r>
            <w:r w:rsidR="0023097D" w:rsidRPr="002E30A6">
              <w:t>ы</w:t>
            </w:r>
            <w:r w:rsidR="006F7EC6" w:rsidRPr="002E30A6">
              <w:t xml:space="preserve"> (сведения)</w:t>
            </w:r>
            <w:r w:rsidRPr="002E30A6">
              <w:t>, подтверждающи</w:t>
            </w:r>
            <w:r w:rsidR="0023097D" w:rsidRPr="002E30A6">
              <w:t>е</w:t>
            </w:r>
            <w:r w:rsidRPr="002E30A6">
              <w:t xml:space="preserve"> соответствие</w:t>
            </w:r>
            <w:r w:rsidR="0047532E" w:rsidRPr="002E30A6">
              <w:t xml:space="preserve"> требованию</w:t>
            </w:r>
          </w:p>
        </w:tc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2E30A6" w:rsidRDefault="0078597D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8597D" w:rsidRPr="002E30A6" w:rsidRDefault="0078597D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Правомочность подачи заявки на участие в закупке</w:t>
            </w:r>
          </w:p>
        </w:tc>
        <w:tc>
          <w:tcPr>
            <w:tcW w:w="4394" w:type="dxa"/>
            <w:vAlign w:val="center"/>
          </w:tcPr>
          <w:sdt>
            <w:sdtPr>
              <w:id w:val="-1166390939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967A80" w:rsidRPr="002E30A6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1</w:t>
                </w:r>
                <w:r w:rsidR="00967A80" w:rsidRPr="002E30A6">
                  <w:rPr>
                    <w:b/>
                  </w:rPr>
                  <w:t>.</w:t>
                </w:r>
                <w:r w:rsidR="00967A80" w:rsidRPr="002E30A6">
                  <w:t xml:space="preserve"> </w:t>
                </w:r>
                <w:r w:rsidR="008E35CD" w:rsidRPr="002E30A6">
                  <w:t xml:space="preserve">Копия выписки или </w:t>
                </w:r>
                <w:r w:rsidR="0033450D" w:rsidRPr="002E30A6">
                  <w:t xml:space="preserve">оригинал </w:t>
                </w:r>
                <w:r w:rsidR="008E35CD" w:rsidRPr="002E30A6">
                  <w:t>в</w:t>
                </w:r>
                <w:r w:rsidR="006F1D70" w:rsidRPr="002E30A6">
                  <w:t>ыписк</w:t>
                </w:r>
                <w:r w:rsidR="0033450D" w:rsidRPr="002E30A6">
                  <w:t>и</w:t>
                </w:r>
                <w:r w:rsidR="006F1D70" w:rsidRPr="002E30A6">
                  <w:t xml:space="preserve"> из ЕГРЮЛ (ЕГРИП)</w:t>
                </w:r>
                <w:r w:rsidR="00467342" w:rsidRPr="002E30A6">
                  <w:t>,</w:t>
                </w:r>
                <w:r w:rsidR="006F1D70" w:rsidRPr="002E30A6">
                  <w:t xml:space="preserve"> полученн</w:t>
                </w:r>
                <w:r w:rsidR="0054798C" w:rsidRPr="002E30A6">
                  <w:t>ой</w:t>
                </w:r>
                <w:r w:rsidR="006F1D70" w:rsidRPr="002E30A6">
                  <w:t xml:space="preserve"> </w:t>
                </w:r>
                <w:r w:rsidR="002F284C" w:rsidRPr="002E30A6">
                  <w:t>в электронной форме (</w:t>
                </w:r>
                <w:hyperlink r:id="rId13" w:history="1">
                  <w:r w:rsidR="002F284C" w:rsidRPr="002E30A6">
                    <w:rPr>
                      <w:rStyle w:val="ae"/>
                      <w:color w:val="auto"/>
                    </w:rPr>
                    <w:t>https://egrul.nalog.ru/index.html</w:t>
                  </w:r>
                </w:hyperlink>
                <w:r w:rsidR="002F284C" w:rsidRPr="002E30A6">
                  <w:t>) или бумажной форме</w:t>
                </w:r>
                <w:r w:rsidR="00F827C4" w:rsidRPr="002E30A6">
                  <w:t xml:space="preserve"> </w:t>
                </w:r>
                <w:r w:rsidR="00B0252D" w:rsidRPr="002E30A6">
                  <w:t xml:space="preserve">(непосредственно в ФНС) </w:t>
                </w:r>
                <w:r w:rsidR="00B5403B" w:rsidRPr="002E30A6">
                  <w:t xml:space="preserve">— </w:t>
                </w:r>
                <w:r w:rsidR="006F1D70" w:rsidRPr="002E30A6">
                  <w:t>не ранее месяц</w:t>
                </w:r>
                <w:r w:rsidR="00844865" w:rsidRPr="002E30A6">
                  <w:t>а</w:t>
                </w:r>
                <w:r w:rsidR="006F1D70" w:rsidRPr="002E30A6">
                  <w:t xml:space="preserve"> до дня размещения извещения о проведении закупки</w:t>
                </w:r>
                <w:r w:rsidR="00967A80" w:rsidRPr="002E30A6">
                  <w:t>.</w:t>
                </w:r>
              </w:p>
              <w:p w:rsidR="00476CD1" w:rsidRPr="002E30A6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2</w:t>
                </w:r>
                <w:r w:rsidR="00967A80" w:rsidRPr="002E30A6">
                  <w:rPr>
                    <w:b/>
                  </w:rPr>
                  <w:t>.</w:t>
                </w:r>
                <w:r w:rsidR="002F5A6C" w:rsidRPr="002E30A6">
                  <w:t xml:space="preserve"> </w:t>
                </w:r>
                <w:r w:rsidR="00C61598" w:rsidRPr="002E30A6">
                  <w:t>Копии</w:t>
                </w:r>
                <w:r w:rsidR="009F4CC1" w:rsidRPr="002E30A6">
                  <w:t xml:space="preserve"> доверенности </w:t>
                </w:r>
                <w:r w:rsidR="00C61598" w:rsidRPr="002E30A6">
                  <w:t xml:space="preserve">и документов, удостоверяющих личность лица, </w:t>
                </w:r>
                <w:r w:rsidR="001C38BE" w:rsidRPr="002E30A6">
                  <w:t>подписывающего заявку</w:t>
                </w:r>
                <w:r w:rsidR="00C61598" w:rsidRPr="002E30A6">
                  <w:t xml:space="preserve"> на участие в закупке от имени участника закупки</w:t>
                </w:r>
                <w:r w:rsidR="00606590" w:rsidRPr="002E30A6">
                  <w:t>, если это лицо действует по доверенности</w:t>
                </w:r>
                <w:r w:rsidR="00476CD1" w:rsidRPr="002E30A6">
                  <w:t>.</w:t>
                </w:r>
              </w:p>
              <w:p w:rsidR="00DF3CC5" w:rsidRPr="002E30A6" w:rsidRDefault="00476CD1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3.</w:t>
                </w:r>
                <w:r w:rsidRPr="002E30A6">
                  <w:t xml:space="preserve"> </w:t>
                </w:r>
                <w:r w:rsidR="002F5A6C" w:rsidRPr="002E30A6">
                  <w:t>К</w:t>
                </w:r>
                <w:r w:rsidR="0078597D" w:rsidRPr="002E30A6">
                  <w:t>опии</w:t>
                </w:r>
                <w:r w:rsidR="00C61598" w:rsidRPr="002E30A6">
                  <w:t xml:space="preserve"> доверенности и</w:t>
                </w:r>
                <w:r w:rsidR="0078597D" w:rsidRPr="002E30A6">
                  <w:t xml:space="preserve"> документов, удостоверяющих личность </w:t>
                </w:r>
                <w:r w:rsidR="004455C2" w:rsidRPr="002E30A6">
                  <w:t>лица</w:t>
                </w:r>
                <w:r w:rsidR="00291992" w:rsidRPr="002E30A6">
                  <w:t xml:space="preserve">, подписывающего договор </w:t>
                </w:r>
                <w:r w:rsidR="00D27FAE" w:rsidRPr="002E30A6">
                  <w:t xml:space="preserve">по результатам закупки </w:t>
                </w:r>
                <w:r w:rsidR="00291992" w:rsidRPr="002E30A6">
                  <w:t>от имени участника закупки, если это лицо действует по доверенности</w:t>
                </w:r>
                <w:r w:rsidR="006A2440" w:rsidRPr="002E30A6">
                  <w:t>.</w:t>
                </w:r>
              </w:p>
              <w:p w:rsidR="00C51201" w:rsidRPr="002E30A6" w:rsidRDefault="008F2D97" w:rsidP="0056121C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4</w:t>
                </w:r>
                <w:r w:rsidR="006A2440" w:rsidRPr="002E30A6">
                  <w:rPr>
                    <w:b/>
                  </w:rPr>
                  <w:t>.</w:t>
                </w:r>
                <w:r w:rsidR="00805168" w:rsidRPr="002E30A6">
                  <w:t xml:space="preserve"> Копия решения или</w:t>
                </w:r>
                <w:r w:rsidR="006A2440" w:rsidRPr="002E30A6">
                  <w:t xml:space="preserve"> </w:t>
                </w:r>
                <w:r w:rsidR="008111D2" w:rsidRPr="002E30A6">
                  <w:t xml:space="preserve">оригинал </w:t>
                </w:r>
                <w:r w:rsidR="00805168" w:rsidRPr="002E30A6">
                  <w:t>р</w:t>
                </w:r>
                <w:r w:rsidR="008111D2" w:rsidRPr="002E30A6">
                  <w:t>ешения</w:t>
                </w:r>
                <w:r w:rsidR="006A2440" w:rsidRPr="002E30A6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 w:rsidRPr="002E30A6">
                  <w:t xml:space="preserve">документами юридического лица и, </w:t>
                </w:r>
                <w:r w:rsidR="006A2440" w:rsidRPr="002E30A6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 w:rsidRPr="002E30A6">
                  <w:t>закупки</w:t>
                </w:r>
                <w:r w:rsidR="006A2440" w:rsidRPr="002E30A6">
                  <w:t>, являются крупной сделкой</w:t>
                </w:r>
                <w:r w:rsidR="001F1860" w:rsidRPr="002E30A6">
                  <w:t>.</w:t>
                </w:r>
              </w:p>
              <w:p w:rsidR="006A2440" w:rsidRPr="002E30A6" w:rsidRDefault="00C51201" w:rsidP="00427F1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 xml:space="preserve">5. </w:t>
                </w:r>
                <w:r w:rsidR="00427F1B" w:rsidRPr="002E30A6">
                  <w:t>При участии в составе</w:t>
                </w:r>
                <w:r w:rsidRPr="002E30A6">
                  <w:t xml:space="preserve"> консорциума </w:t>
                </w:r>
                <w:r w:rsidR="00F01D92" w:rsidRPr="002E30A6">
                  <w:t xml:space="preserve">(см. </w:t>
                </w:r>
                <w:r w:rsidR="00F01D92" w:rsidRPr="002E30A6">
                  <w:rPr>
                    <w:rStyle w:val="affff"/>
                  </w:rPr>
                  <w:t xml:space="preserve">п. </w:t>
                </w:r>
                <w:r w:rsidR="00F01D92" w:rsidRPr="002E30A6">
                  <w:rPr>
                    <w:rStyle w:val="affff"/>
                  </w:rPr>
                  <w:fldChar w:fldCharType="begin"/>
                </w:r>
                <w:r w:rsidR="00F01D92" w:rsidRPr="002E30A6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2E30A6">
                  <w:rPr>
                    <w:rStyle w:val="affff"/>
                  </w:rPr>
                </w:r>
                <w:r w:rsidR="00F01D92" w:rsidRPr="002E30A6">
                  <w:rPr>
                    <w:rStyle w:val="affff"/>
                  </w:rPr>
                  <w:fldChar w:fldCharType="separate"/>
                </w:r>
                <w:r w:rsidR="00F2034C">
                  <w:rPr>
                    <w:rStyle w:val="affff"/>
                  </w:rPr>
                  <w:t>6.6</w:t>
                </w:r>
                <w:r w:rsidR="00F01D92" w:rsidRPr="002E30A6">
                  <w:rPr>
                    <w:rStyle w:val="affff"/>
                  </w:rPr>
                  <w:fldChar w:fldCharType="end"/>
                </w:r>
                <w:r w:rsidR="00F01D92" w:rsidRPr="002E30A6">
                  <w:t xml:space="preserve">) </w:t>
                </w:r>
                <w:r w:rsidRPr="002E30A6">
                  <w:t xml:space="preserve">— </w:t>
                </w:r>
                <w:r w:rsidR="005608FE" w:rsidRPr="002E30A6">
                  <w:t xml:space="preserve">копия </w:t>
                </w:r>
                <w:r w:rsidR="00427F1B" w:rsidRPr="002E30A6">
                  <w:t>с</w:t>
                </w:r>
                <w:r w:rsidR="005608FE" w:rsidRPr="002E30A6">
                  <w:t>оглашения</w:t>
                </w:r>
                <w:r w:rsidR="00427F1B" w:rsidRPr="002E30A6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 w:rsidRPr="002E30A6">
                  <w:t>.</w:t>
                </w:r>
              </w:p>
            </w:sdtContent>
          </w:sdt>
        </w:tc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2E30A6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2E30A6" w:rsidRDefault="00196D4B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2E30A6">
              <w:t>Непроведение</w:t>
            </w:r>
            <w:proofErr w:type="spellEnd"/>
            <w:r w:rsidRPr="002E30A6">
              <w:t xml:space="preserve"> процедуры ликвидации участника закупки—юридического лица и отсутствие решения арбитражного суда о признании участника закупки—юридического лица,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C6159FF6965444D7B364EBD11AD7574C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:rsidR="0047532E" w:rsidRPr="002E30A6" w:rsidRDefault="008E7EB1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E30A6">
                  <w:t>Указание о соответствии требованию</w:t>
                </w:r>
                <w:r w:rsidR="004D272B" w:rsidRPr="002E30A6">
                  <w:t xml:space="preserve"> в заявке на участие в закупке</w:t>
                </w:r>
              </w:p>
            </w:tc>
          </w:sdtContent>
        </w:sdt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2E30A6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2E30A6" w:rsidRDefault="00196D4B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2E30A6">
              <w:t>Неприостановление</w:t>
            </w:r>
            <w:proofErr w:type="spellEnd"/>
            <w:r w:rsidRPr="002E30A6">
              <w:t xml:space="preserve">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B10867F9ECD24BFDACD6CB205E3275C3"/>
            </w:placeholder>
            <w15:color w:val="FFFF00"/>
          </w:sdtPr>
          <w:sdtEndPr/>
          <w:sdtContent>
            <w:sdt>
              <w:sdtPr>
                <w:id w:val="-1825498209"/>
                <w:placeholder>
                  <w:docPart w:val="CBBC718BB5D948B4AB4BB9D065C88F48"/>
                </w:placeholder>
                <w15:color w:val="FFFF00"/>
              </w:sdtPr>
              <w:sdtEndPr/>
              <w:sdtContent>
                <w:sdt>
                  <w:sdtPr>
                    <w:id w:val="-588309584"/>
                    <w:placeholder>
                      <w:docPart w:val="85BA07A3663F422EB6F2D2DD9DAEA2A0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47532E" w:rsidRPr="002E30A6" w:rsidRDefault="008E7EB1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 w:rsidRPr="002E30A6"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2E30A6" w:rsidRDefault="007A689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A6892" w:rsidRPr="002E30A6" w:rsidRDefault="007A6892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 xml:space="preserve">Отсутствие сведений об участнике закупки в реестре недобросовестных поставщиков, предусмотренном </w:t>
            </w:r>
            <w:r w:rsidR="00864C66" w:rsidRPr="002E30A6">
              <w:t>ст. 5 Федерального закона №223-ФЗ от 18 июля 2011 г. или в реестре недобросовестных поставщиков, предусмотренном Федеральным законом №44-ФЗ от 05 апреля 2013 г.</w:t>
            </w:r>
          </w:p>
        </w:tc>
        <w:sdt>
          <w:sdtPr>
            <w:id w:val="1265339962"/>
            <w:placeholder>
              <w:docPart w:val="7366B9AABA65431BB1753C4EA1AA011F"/>
            </w:placeholder>
            <w15:color w:val="FFFF00"/>
          </w:sdtPr>
          <w:sdtEndPr/>
          <w:sdtContent>
            <w:sdt>
              <w:sdtPr>
                <w:id w:val="1734434407"/>
                <w:placeholder>
                  <w:docPart w:val="1EDB06BB3C424D399A6DBFE3B9BBC6AB"/>
                </w:placeholder>
                <w15:color w:val="FFFF00"/>
              </w:sdtPr>
              <w:sdtEndPr/>
              <w:sdtContent>
                <w:sdt>
                  <w:sdtPr>
                    <w:id w:val="128986883"/>
                    <w:placeholder>
                      <w:docPart w:val="429CE2A676C84755AC8B46C24952F142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A6892" w:rsidRPr="002E30A6" w:rsidRDefault="008E7EB1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 w:rsidRPr="002E30A6"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2E30A6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2E30A6" w:rsidRDefault="007228C6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Отсутствие у привлекаемых работников непогашенной судимости за умышленные преступления; психических заболеваний, несовместимых с выполнением поставки закупаемой продукции; наркотической и алкогольной зависимости</w:t>
            </w:r>
          </w:p>
        </w:tc>
        <w:sdt>
          <w:sdtPr>
            <w:id w:val="-1782330509"/>
            <w:placeholder>
              <w:docPart w:val="A9F2C94F70B0491BAF89972EBCD77B23"/>
            </w:placeholder>
            <w15:color w:val="FFFF00"/>
          </w:sdtPr>
          <w:sdtEndPr/>
          <w:sdtContent>
            <w:sdt>
              <w:sdtPr>
                <w:id w:val="-1227372339"/>
                <w:placeholder>
                  <w:docPart w:val="1439DBD4A6384747B535E24DCF459AC6"/>
                </w:placeholder>
                <w15:color w:val="FFFF00"/>
              </w:sdtPr>
              <w:sdtEndPr/>
              <w:sdtContent>
                <w:sdt>
                  <w:sdtPr>
                    <w:id w:val="-85692800"/>
                    <w:placeholder>
                      <w:docPart w:val="3C79796A6FC34E8C99C42E83ADADA903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228C6" w:rsidRPr="002E30A6" w:rsidRDefault="007228C6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 w:rsidRPr="002E30A6"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2E30A6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2E30A6" w:rsidRDefault="007228C6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Наличие у привлекаемых работников гражданства РФ и регистрации по месту жительства в РФ, или наличи</w:t>
            </w:r>
            <w:r w:rsidR="00075DDC" w:rsidRPr="002E30A6">
              <w:t>е</w:t>
            </w:r>
            <w:r w:rsidRPr="002E30A6">
              <w:t xml:space="preserve"> разрешения на работу 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B62298D8455F49CA89B91FCCAF335D57"/>
            </w:placeholder>
            <w15:color w:val="FFFF00"/>
          </w:sdtPr>
          <w:sdtEndPr/>
          <w:sdtContent>
            <w:sdt>
              <w:sdtPr>
                <w:id w:val="2013024472"/>
                <w:placeholder>
                  <w:docPart w:val="7B34F820625D4929812E632584A5C18E"/>
                </w:placeholder>
                <w15:color w:val="FFFF00"/>
              </w:sdtPr>
              <w:sdtEndPr/>
              <w:sdtContent>
                <w:sdt>
                  <w:sdtPr>
                    <w:id w:val="-1950388802"/>
                    <w:placeholder>
                      <w:docPart w:val="7D6BA7AF24B84DBAA4FC3981527AA21D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228C6" w:rsidRPr="002E30A6" w:rsidRDefault="007228C6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 w:rsidRPr="002E30A6"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3A14B5" w:rsidRPr="002E30A6" w:rsidRDefault="003A14B5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3A14B5" w:rsidRPr="002E30A6" w:rsidRDefault="003A14B5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Отсутствие задолженности по налогам, сборам и иным обязательным платежам в бюджетные или государственные внебюджетные фонды за прошедший календарный год, размер которой превышает 25%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98D5A50AD27244A68D516E15473C7A52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:rsidR="002E5EF4" w:rsidRPr="002E30A6" w:rsidRDefault="002E5EF4" w:rsidP="002E5EF4">
                <w:pPr>
                  <w:pStyle w:val="ac"/>
                  <w:numPr>
                    <w:ilvl w:val="0"/>
                    <w:numId w:val="14"/>
                  </w:num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t>При отсутствии задолженности — документ</w:t>
                </w:r>
                <w:r w:rsidRPr="002E30A6">
                  <w:rPr>
                    <w:rStyle w:val="affffff1"/>
                  </w:rPr>
                  <w:footnoteReference w:id="1"/>
                </w:r>
                <w:r w:rsidRPr="002E30A6">
                  <w:t xml:space="preserve"> по форме КНД 1120101, полученный не ранее месяца до дня размещения извещения о проведении закупки.</w:t>
                </w:r>
              </w:p>
              <w:p w:rsidR="003A14B5" w:rsidRPr="002E30A6" w:rsidRDefault="002E5EF4" w:rsidP="002E5EF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ascii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2E30A6">
                  <w:t>При наличии задолженности — документ по форме КНД 1120101 и документ по форме КНД 1160080, полученные не ранее месяца до дня размещения извещения о проведении закупки.</w:t>
                </w:r>
                <w:r w:rsidRPr="002E30A6">
                  <w:rPr>
                    <w:rFonts w:ascii="Times New Roman" w:hAnsi="Times New Roman" w:cs="Times New Roman"/>
                    <w:sz w:val="24"/>
                    <w:szCs w:val="24"/>
                    <w:lang w:eastAsia="ru-RU"/>
                  </w:rPr>
                  <w:t xml:space="preserve"> </w:t>
                </w:r>
              </w:p>
            </w:tc>
          </w:sdtContent>
        </w:sdt>
      </w:tr>
      <w:tr w:rsidR="002E30A6" w:rsidRPr="002E30A6" w:rsidTr="00D8214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73FF0" w:rsidRPr="002E30A6" w:rsidRDefault="00773FF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73FF0" w:rsidRPr="002E30A6" w:rsidRDefault="00773FF0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4394" w:type="dxa"/>
            <w:vAlign w:val="center"/>
          </w:tcPr>
          <w:sdt>
            <w:sdtPr>
              <w:id w:val="1491977085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773FF0" w:rsidRPr="002E30A6" w:rsidRDefault="00773FF0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E30A6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BE0483" w:rsidRPr="002E30A6" w:rsidRDefault="00BE0483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BE0483" w:rsidRPr="002E30A6" w:rsidRDefault="00BE0483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4394" w:type="dxa"/>
            <w:vAlign w:val="center"/>
          </w:tcPr>
          <w:sdt>
            <w:sdtPr>
              <w:id w:val="219570571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BE0483" w:rsidRPr="002E30A6" w:rsidRDefault="00BE0483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2574A" w:rsidRPr="002E30A6" w:rsidRDefault="0012574A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12574A" w:rsidRPr="002E30A6" w:rsidRDefault="0012574A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Наличие опыта исполнения аналогичных договоров</w:t>
            </w:r>
          </w:p>
        </w:tc>
        <w:tc>
          <w:tcPr>
            <w:tcW w:w="4394" w:type="dxa"/>
            <w:vAlign w:val="center"/>
          </w:tcPr>
          <w:sdt>
            <w:sdtPr>
              <w:id w:val="-888957995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12574A" w:rsidRPr="002E30A6" w:rsidRDefault="00DB59F1" w:rsidP="003C6F93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E30A6">
                  <w:t xml:space="preserve">Указание </w:t>
                </w:r>
                <w:r w:rsidR="0012574A" w:rsidRPr="002E30A6">
                  <w:t xml:space="preserve">в справке об опыте участника закупки </w:t>
                </w:r>
                <w:r w:rsidR="003C6F93" w:rsidRPr="002E30A6">
                  <w:t xml:space="preserve">минимум на один договор </w:t>
                </w:r>
                <w:r w:rsidR="0012574A" w:rsidRPr="002E30A6">
                  <w:t>(по форме заявки на участие закупки)</w:t>
                </w:r>
                <w:r w:rsidR="008B4F70" w:rsidRPr="002E30A6">
                  <w:t>, копия этого договора</w:t>
                </w:r>
                <w:r w:rsidR="00083D72" w:rsidRPr="002E30A6">
                  <w:t>,</w:t>
                </w:r>
                <w:r w:rsidR="008A5D69" w:rsidRPr="002E30A6">
                  <w:t xml:space="preserve"> в соответствии с </w:t>
                </w:r>
                <w:r w:rsidR="008A5D69" w:rsidRPr="002E30A6">
                  <w:rPr>
                    <w:rStyle w:val="affff"/>
                  </w:rPr>
                  <w:t>п.</w:t>
                </w:r>
                <w:r w:rsidR="00BA7687" w:rsidRPr="002E30A6">
                  <w:rPr>
                    <w:rStyle w:val="affff"/>
                  </w:rPr>
                  <w:t xml:space="preserve"> </w:t>
                </w:r>
                <w:r w:rsidR="00BA7687" w:rsidRPr="002E30A6">
                  <w:rPr>
                    <w:rStyle w:val="affff"/>
                  </w:rPr>
                  <w:fldChar w:fldCharType="begin"/>
                </w:r>
                <w:r w:rsidR="00BA7687" w:rsidRPr="002E30A6">
                  <w:rPr>
                    <w:rStyle w:val="affff"/>
                  </w:rPr>
                  <w:instrText xml:space="preserve"> REF _Ref535245064 \r \h  \* MERGEFORMAT </w:instrText>
                </w:r>
                <w:r w:rsidR="00BA7687" w:rsidRPr="002E30A6">
                  <w:rPr>
                    <w:rStyle w:val="affff"/>
                  </w:rPr>
                </w:r>
                <w:r w:rsidR="00BA7687" w:rsidRPr="002E30A6">
                  <w:rPr>
                    <w:rStyle w:val="affff"/>
                  </w:rPr>
                  <w:fldChar w:fldCharType="separate"/>
                </w:r>
                <w:r w:rsidR="00F2034C">
                  <w:rPr>
                    <w:rStyle w:val="affff"/>
                  </w:rPr>
                  <w:t>7.7.1</w:t>
                </w:r>
                <w:r w:rsidR="00BA7687" w:rsidRPr="002E30A6">
                  <w:rPr>
                    <w:rStyle w:val="affff"/>
                  </w:rPr>
                  <w:fldChar w:fldCharType="end"/>
                </w:r>
                <w:r w:rsidR="00BA7687" w:rsidRPr="002E30A6">
                  <w:rPr>
                    <w:rFonts w:eastAsia="Times New Roman" w:cs="Arial"/>
                    <w:i/>
                    <w:lang w:eastAsia="ru-RU"/>
                  </w:rPr>
                  <w:t xml:space="preserve"> </w:t>
                </w:r>
                <w:r w:rsidR="00B27040" w:rsidRPr="002E30A6">
                  <w:rPr>
                    <w:rFonts w:eastAsia="Times New Roman" w:cs="Arial"/>
                    <w:i/>
                    <w:lang w:eastAsia="ru-RU"/>
                  </w:rPr>
                  <w:t>(о</w:t>
                </w:r>
                <w:r w:rsidR="00BA7687" w:rsidRPr="002E30A6">
                  <w:rPr>
                    <w:rFonts w:eastAsia="Times New Roman" w:cs="Arial"/>
                    <w:i/>
                    <w:lang w:eastAsia="ru-RU"/>
                  </w:rPr>
                  <w:t>собенности рассмотрения сведений об опыте</w:t>
                </w:r>
                <w:r w:rsidR="00B27040" w:rsidRPr="002E30A6">
                  <w:rPr>
                    <w:rFonts w:eastAsia="Times New Roman" w:cs="Arial"/>
                    <w:i/>
                    <w:lang w:eastAsia="ru-RU"/>
                  </w:rPr>
                  <w:t>)</w:t>
                </w:r>
              </w:p>
            </w:sdtContent>
          </w:sdt>
        </w:tc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6724D0" w:rsidRPr="002E30A6" w:rsidRDefault="006724D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6724D0" w:rsidRPr="002E30A6" w:rsidRDefault="006724D0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Наличие финансовых ресурсов</w:t>
            </w:r>
          </w:p>
        </w:tc>
        <w:tc>
          <w:tcPr>
            <w:tcW w:w="4394" w:type="dxa"/>
            <w:vAlign w:val="center"/>
          </w:tcPr>
          <w:sdt>
            <w:sdtPr>
              <w:id w:val="411744090"/>
              <w:placeholder>
                <w:docPart w:val="DB662EE99F5B4B868DB0829AC194BA39"/>
              </w:placeholder>
            </w:sdtPr>
            <w:sdtEndPr/>
            <w:sdtContent>
              <w:p w:rsidR="002E5EF4" w:rsidRPr="002E30A6" w:rsidRDefault="002E5EF4" w:rsidP="002E5EF4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1.</w:t>
                </w:r>
                <w:r w:rsidRPr="002E30A6">
                  <w:t xml:space="preserve"> Копии бухгалтерского баланса, отчета о прибылях и убытках за последний отчетный период и за последний </w:t>
                </w:r>
                <w:r w:rsidRPr="002E30A6">
                  <w:rPr>
                    <w:i/>
                  </w:rPr>
                  <w:t>полный</w:t>
                </w:r>
                <w:r w:rsidRPr="002E30A6">
                  <w:t xml:space="preserve"> год.</w:t>
                </w:r>
              </w:p>
              <w:p w:rsidR="002E5EF4" w:rsidRPr="002E30A6" w:rsidRDefault="002E5EF4" w:rsidP="002E5EF4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2.</w:t>
                </w:r>
                <w:r w:rsidRPr="002E30A6">
                  <w:t xml:space="preserve"> Для предприятий, состоящих на учете по упрощенной системе налогообложения — копия налоговой декларации по налогу, уплачиваемому в связи с применением упрощенной системы налогообложения за последний отчетный период и за последний </w:t>
                </w:r>
                <w:r w:rsidRPr="002E30A6">
                  <w:rPr>
                    <w:i/>
                  </w:rPr>
                  <w:t>полный</w:t>
                </w:r>
                <w:r w:rsidRPr="002E30A6">
                  <w:t xml:space="preserve"> год.</w:t>
                </w:r>
              </w:p>
              <w:p w:rsidR="006724D0" w:rsidRPr="002E30A6" w:rsidRDefault="002E5EF4" w:rsidP="005A1FC0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3.</w:t>
                </w:r>
                <w:r w:rsidRPr="002E30A6">
                  <w:t xml:space="preserve"> Для нерезидентов Российской Федерации (иная форма отчетности — заверенная участником отчетность в соответствие со стандартами, применимыми для бухгалтерской отчетности в Российской Федерации (бухгалтерский баланс, отчет о прибылях и убытках, отчет о движении денежных средств) за последний отчетный период и за последний </w:t>
                </w:r>
                <w:r w:rsidRPr="002E30A6">
                  <w:rPr>
                    <w:i/>
                  </w:rPr>
                  <w:t>полный</w:t>
                </w:r>
                <w:r w:rsidRPr="002E30A6">
                  <w:t xml:space="preserve"> год.</w:t>
                </w:r>
              </w:p>
            </w:sdtContent>
          </w:sdt>
        </w:tc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2E30A6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5F3AAF" w:rsidRPr="002E30A6" w:rsidRDefault="00AD60F1" w:rsidP="002A3DF1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Наличие необходимых кадровых ресурсов</w:t>
            </w:r>
          </w:p>
        </w:tc>
        <w:tc>
          <w:tcPr>
            <w:tcW w:w="4394" w:type="dxa"/>
            <w:vAlign w:val="center"/>
          </w:tcPr>
          <w:sdt>
            <w:sdtPr>
              <w:id w:val="964774210"/>
              <w:placeholder>
                <w:docPart w:val="106CDEF717194BAEA600624908F80806"/>
              </w:placeholder>
              <w15:color w:val="FFFF00"/>
            </w:sdtPr>
            <w:sdtEndPr/>
            <w:sdtContent>
              <w:p w:rsidR="00AD60F1" w:rsidRPr="002E30A6" w:rsidRDefault="001A19D0" w:rsidP="005C4FBA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"Документ_кадровых_ресурсов" </w:instrText>
                </w:r>
                <w:r w:rsidRPr="002E30A6">
                  <w:rPr>
                    <w:noProof/>
                  </w:rPr>
                  <w:fldChar w:fldCharType="separate"/>
                </w:r>
                <w:r w:rsidR="00F2034C">
                  <w:rPr>
                    <w:noProof/>
                  </w:rPr>
                  <w:t>«Документ_кадровых_ресурсов»</w:t>
                </w:r>
                <w:r w:rsidRPr="002E30A6">
                  <w:rPr>
                    <w:noProof/>
                  </w:rPr>
                  <w:fldChar w:fldCharType="end"/>
                </w:r>
              </w:p>
            </w:sdtContent>
          </w:sdt>
        </w:tc>
      </w:tr>
      <w:tr w:rsidR="002E30A6" w:rsidRPr="002E30A6" w:rsidTr="00B766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2E30A6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D60F1" w:rsidRPr="002E30A6" w:rsidRDefault="00AD60F1" w:rsidP="002A3DF1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Наличие необходимых производственных и материально-технических ресурсов</w:t>
            </w:r>
          </w:p>
        </w:tc>
        <w:tc>
          <w:tcPr>
            <w:tcW w:w="4394" w:type="dxa"/>
            <w:vAlign w:val="center"/>
          </w:tcPr>
          <w:p w:rsidR="00AD60F1" w:rsidRPr="002E30A6" w:rsidRDefault="00681F55" w:rsidP="00DE147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sdt>
              <w:sdtPr>
                <w:id w:val="1973639553"/>
                <w:placeholder>
                  <w:docPart w:val="F485965E73334EA290D3A67B87477612"/>
                </w:placeholder>
                <w15:color w:val="FFFF00"/>
              </w:sdtPr>
              <w:sdtEndPr/>
              <w:sdtContent>
                <w:r w:rsidR="001A19D0" w:rsidRPr="002E30A6">
                  <w:rPr>
                    <w:noProof/>
                  </w:rPr>
                  <w:fldChar w:fldCharType="begin"/>
                </w:r>
                <w:r w:rsidR="001A19D0" w:rsidRPr="002E30A6">
                  <w:rPr>
                    <w:noProof/>
                  </w:rPr>
                  <w:instrText xml:space="preserve"> MERGEFIELD "Документ_производственных_и_материально" </w:instrText>
                </w:r>
                <w:r w:rsidR="001A19D0" w:rsidRPr="002E30A6">
                  <w:rPr>
                    <w:noProof/>
                  </w:rPr>
                  <w:fldChar w:fldCharType="separate"/>
                </w:r>
                <w:r w:rsidR="00F2034C">
                  <w:rPr>
                    <w:noProof/>
                  </w:rPr>
                  <w:t>«Документ_производственных_и_материально»</w:t>
                </w:r>
                <w:r w:rsidR="001A19D0" w:rsidRPr="002E30A6">
                  <w:rPr>
                    <w:noProof/>
                  </w:rPr>
                  <w:fldChar w:fldCharType="end"/>
                </w:r>
              </w:sdtContent>
            </w:sdt>
          </w:p>
        </w:tc>
      </w:tr>
    </w:tbl>
    <w:p w:rsidR="00B377D5" w:rsidRPr="002E30A6" w:rsidRDefault="00B377D5" w:rsidP="00B13C86">
      <w:pPr>
        <w:pStyle w:val="113"/>
        <w:pageBreakBefore/>
        <w:rPr>
          <w:color w:val="auto"/>
        </w:rPr>
      </w:pPr>
      <w:r w:rsidRPr="002E30A6">
        <w:rPr>
          <w:color w:val="auto"/>
        </w:rPr>
        <w:lastRenderedPageBreak/>
        <w:t xml:space="preserve">Перечень специальных </w:t>
      </w:r>
      <w:r w:rsidR="00B27C69" w:rsidRPr="002E30A6">
        <w:rPr>
          <w:color w:val="auto"/>
        </w:rPr>
        <w:t>требований к участникам закупки</w:t>
      </w:r>
    </w:p>
    <w:tbl>
      <w:tblPr>
        <w:tblStyle w:val="affffb"/>
        <w:tblW w:w="8389" w:type="dxa"/>
        <w:tblLook w:val="04A0" w:firstRow="1" w:lastRow="0" w:firstColumn="1" w:lastColumn="0" w:noHBand="0" w:noVBand="1"/>
      </w:tblPr>
      <w:tblGrid>
        <w:gridCol w:w="452"/>
        <w:gridCol w:w="3118"/>
        <w:gridCol w:w="4819"/>
      </w:tblGrid>
      <w:tr w:rsidR="002E30A6" w:rsidRPr="002E30A6" w:rsidTr="00995F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B377D5" w:rsidRPr="002E30A6" w:rsidRDefault="00B377D5" w:rsidP="00FA002A">
            <w:pPr>
              <w:suppressAutoHyphens/>
            </w:pPr>
            <w:r w:rsidRPr="002E30A6">
              <w:t>№</w:t>
            </w:r>
          </w:p>
        </w:tc>
        <w:tc>
          <w:tcPr>
            <w:tcW w:w="3118" w:type="dxa"/>
            <w:vAlign w:val="center"/>
          </w:tcPr>
          <w:p w:rsidR="00B377D5" w:rsidRPr="002E30A6" w:rsidRDefault="00B377D5" w:rsidP="00FA002A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Требование</w:t>
            </w:r>
          </w:p>
        </w:tc>
        <w:tc>
          <w:tcPr>
            <w:tcW w:w="4819" w:type="dxa"/>
            <w:vAlign w:val="center"/>
          </w:tcPr>
          <w:p w:rsidR="00B377D5" w:rsidRPr="002E30A6" w:rsidRDefault="00E20ECC" w:rsidP="00903D5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Документы (сведения), подтверждающие соответствие требованию</w:t>
            </w:r>
            <w:r w:rsidR="00F860C9" w:rsidRPr="002E30A6">
              <w:rPr>
                <w:rStyle w:val="affffff1"/>
              </w:rPr>
              <w:footnoteReference w:id="2"/>
            </w:r>
          </w:p>
        </w:tc>
      </w:tr>
      <w:tr w:rsidR="002E30A6" w:rsidRPr="002E30A6" w:rsidTr="00995F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0E4507" w:rsidRPr="002E30A6" w:rsidRDefault="000E4507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0E4507" w:rsidRPr="002E30A6" w:rsidRDefault="000E4507" w:rsidP="00995F22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color w:val="auto"/>
              </w:rPr>
              <w:t>Соответствие критериям отнесения к субъектам малого и среднего предпринимательства, предусмотренным Федеральным законом №209-ФЗ от 24.07.2007</w:t>
            </w:r>
          </w:p>
        </w:tc>
        <w:sdt>
          <w:sdtPr>
            <w:rPr>
              <w:color w:val="auto"/>
            </w:rPr>
            <w:id w:val="468255777"/>
            <w:placeholder>
              <w:docPart w:val="CE8EB85CA6A74171B095D9730F163A81"/>
            </w:placeholder>
            <w15:color w:val="FFFF00"/>
          </w:sdtPr>
          <w:sdtEndPr/>
          <w:sdtContent>
            <w:tc>
              <w:tcPr>
                <w:tcW w:w="4819" w:type="dxa"/>
                <w:vAlign w:val="center"/>
              </w:tcPr>
              <w:p w:rsidR="000E4507" w:rsidRPr="002E30A6" w:rsidRDefault="007A5C59" w:rsidP="00995F22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color w:val="auto"/>
                  </w:rPr>
                </w:pPr>
                <w:r w:rsidRPr="002E30A6">
                  <w:rPr>
                    <w:color w:val="auto"/>
                  </w:rPr>
                  <w:t>Требование не установлено</w:t>
                </w:r>
              </w:p>
            </w:tc>
          </w:sdtContent>
        </w:sdt>
      </w:tr>
      <w:tr w:rsidR="002E30A6" w:rsidRPr="002E30A6" w:rsidTr="00995F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32D2" w:rsidRPr="002E30A6" w:rsidRDefault="007A32D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7A32D2" w:rsidRPr="002E30A6" w:rsidRDefault="007A32D2" w:rsidP="00995F22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color w:val="auto"/>
              </w:rPr>
              <w:t>В случае привлечения субподрядчиков — соответствие субподрядчиков специальным требованиям</w:t>
            </w:r>
          </w:p>
        </w:tc>
        <w:tc>
          <w:tcPr>
            <w:tcW w:w="4819" w:type="dxa"/>
            <w:vAlign w:val="center"/>
          </w:tcPr>
          <w:p w:rsidR="007A32D2" w:rsidRPr="002E30A6" w:rsidRDefault="00A66BD3" w:rsidP="00995F22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auto"/>
              </w:rPr>
            </w:pPr>
            <w:r>
              <w:rPr>
                <w:color w:val="auto"/>
              </w:rPr>
              <w:fldChar w:fldCharType="begin"/>
            </w:r>
            <w:r>
              <w:rPr>
                <w:color w:val="auto"/>
              </w:rPr>
              <w:instrText xml:space="preserve"> MERGEFIELD "Возможность_привлечения_субподрядчиков" </w:instrText>
            </w:r>
            <w:r>
              <w:rPr>
                <w:color w:val="auto"/>
              </w:rPr>
              <w:fldChar w:fldCharType="separate"/>
            </w:r>
            <w:r w:rsidR="00F2034C">
              <w:rPr>
                <w:noProof/>
                <w:color w:val="auto"/>
              </w:rPr>
              <w:t>«Возможность_привлечения_субподрядчиков»</w:t>
            </w:r>
            <w:r>
              <w:rPr>
                <w:color w:val="auto"/>
              </w:rPr>
              <w:fldChar w:fldCharType="end"/>
            </w:r>
          </w:p>
        </w:tc>
      </w:tr>
      <w:tr w:rsidR="002E30A6" w:rsidRPr="002E30A6" w:rsidTr="00995F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5C59" w:rsidRPr="002E30A6" w:rsidRDefault="007A5C59" w:rsidP="007A5C59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7A5C59" w:rsidRPr="002E30A6" w:rsidRDefault="007A5C59" w:rsidP="00995F22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color w:val="auto"/>
              </w:rPr>
              <w:t>Разрешение на выполнение работ, оказание услуг</w:t>
            </w:r>
          </w:p>
        </w:tc>
        <w:sdt>
          <w:sdtPr>
            <w:rPr>
              <w:color w:val="auto"/>
            </w:rPr>
            <w:id w:val="-239564702"/>
            <w:placeholder>
              <w:docPart w:val="66074810FF9541F5A036777ABE22473D"/>
            </w:placeholder>
            <w15:color w:val="FFFF00"/>
          </w:sdtPr>
          <w:sdtEndPr/>
          <w:sdtContent>
            <w:sdt>
              <w:sdtPr>
                <w:rPr>
                  <w:color w:val="auto"/>
                </w:rPr>
                <w:id w:val="327176005"/>
                <w:placeholder>
                  <w:docPart w:val="FDA3295C0BCE46BC86CC35650229DD99"/>
                </w:placeholder>
                <w15:color w:val="FFFF00"/>
              </w:sdtPr>
              <w:sdtEndPr/>
              <w:sdtContent>
                <w:tc>
                  <w:tcPr>
                    <w:tcW w:w="4819" w:type="dxa"/>
                    <w:vAlign w:val="center"/>
                  </w:tcPr>
                  <w:p w:rsidR="007A5C59" w:rsidRPr="002E30A6" w:rsidRDefault="007A5C59" w:rsidP="00995F22">
                    <w:pPr>
                      <w:pStyle w:val="afffff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rPr>
                        <w:color w:val="auto"/>
                      </w:rPr>
                    </w:pPr>
                    <w:r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Pr="002E30A6">
                      <w:rPr>
                        <w:noProof/>
                        <w:color w:val="auto"/>
                      </w:rPr>
                      <w:instrText xml:space="preserve"> MERGEFIELD "Лицензия" </w:instrText>
                    </w:r>
                    <w:r w:rsidRPr="002E30A6">
                      <w:rPr>
                        <w:noProof/>
                        <w:color w:val="auto"/>
                      </w:rPr>
                      <w:fldChar w:fldCharType="separate"/>
                    </w:r>
                    <w:r w:rsidR="00F2034C">
                      <w:rPr>
                        <w:noProof/>
                        <w:color w:val="auto"/>
                      </w:rPr>
                      <w:t>«Лицензия»</w:t>
                    </w:r>
                    <w:r w:rsidRPr="002E30A6">
                      <w:rPr>
                        <w:noProof/>
                        <w:color w:val="auto"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2E30A6" w:rsidRPr="002E30A6" w:rsidTr="00995F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5C59" w:rsidRPr="002E30A6" w:rsidRDefault="007A5C59" w:rsidP="007A5C59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7A5C59" w:rsidRPr="002E30A6" w:rsidRDefault="007A5C59" w:rsidP="00995F22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noProof/>
                <w:color w:val="auto"/>
              </w:rPr>
              <w:t>Членство в саморегул</w:t>
            </w:r>
            <w:r w:rsidR="00CE3A86">
              <w:rPr>
                <w:noProof/>
                <w:color w:val="auto"/>
              </w:rPr>
              <w:t>и</w:t>
            </w:r>
            <w:r w:rsidRPr="002E30A6">
              <w:rPr>
                <w:noProof/>
                <w:color w:val="auto"/>
              </w:rPr>
              <w:t>руемой организации</w:t>
            </w:r>
          </w:p>
        </w:tc>
        <w:sdt>
          <w:sdtPr>
            <w:rPr>
              <w:color w:val="auto"/>
            </w:rPr>
            <w:id w:val="81182459"/>
            <w:placeholder>
              <w:docPart w:val="0A9A6EEA776548B19A8FAE7E0D8341F5"/>
            </w:placeholder>
            <w15:color w:val="FFFF00"/>
          </w:sdtPr>
          <w:sdtEndPr/>
          <w:sdtContent>
            <w:tc>
              <w:tcPr>
                <w:tcW w:w="4819" w:type="dxa"/>
                <w:vAlign w:val="center"/>
              </w:tcPr>
              <w:p w:rsidR="007A5C59" w:rsidRPr="002E30A6" w:rsidRDefault="007A5C59" w:rsidP="00995F22">
                <w:pPr>
                  <w:pStyle w:val="afffff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color w:val="auto"/>
                  </w:rPr>
                </w:pPr>
                <w:r w:rsidRPr="002E30A6">
                  <w:rPr>
                    <w:noProof/>
                    <w:color w:val="auto"/>
                  </w:rPr>
                  <w:fldChar w:fldCharType="begin"/>
                </w:r>
                <w:r w:rsidRPr="002E30A6">
                  <w:rPr>
                    <w:noProof/>
                    <w:color w:val="auto"/>
                  </w:rPr>
                  <w:instrText xml:space="preserve"> MERGEFIELD "Документ_о_СРО" </w:instrText>
                </w:r>
                <w:r w:rsidRPr="002E30A6">
                  <w:rPr>
                    <w:noProof/>
                    <w:color w:val="auto"/>
                  </w:rPr>
                  <w:fldChar w:fldCharType="separate"/>
                </w:r>
                <w:r w:rsidR="00F2034C">
                  <w:rPr>
                    <w:noProof/>
                    <w:color w:val="auto"/>
                  </w:rPr>
                  <w:t>«Документ_о_СРО»</w:t>
                </w:r>
                <w:r w:rsidRPr="002E30A6">
                  <w:rPr>
                    <w:noProof/>
                    <w:color w:val="auto"/>
                  </w:rPr>
                  <w:fldChar w:fldCharType="end"/>
                </w:r>
                <w:r w:rsidRPr="002E30A6">
                  <w:rPr>
                    <w:color w:val="auto"/>
                  </w:rPr>
                  <w:t xml:space="preserve"> </w:t>
                </w:r>
              </w:p>
            </w:tc>
          </w:sdtContent>
        </w:sdt>
      </w:tr>
      <w:tr w:rsidR="002E30A6" w:rsidRPr="002E30A6" w:rsidTr="00995F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5C59" w:rsidRPr="002E30A6" w:rsidRDefault="007A5C59" w:rsidP="007A5C59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sdt>
            <w:sdtPr>
              <w:rPr>
                <w:color w:val="auto"/>
              </w:rPr>
              <w:id w:val="347765857"/>
              <w:placeholder>
                <w:docPart w:val="8DC56B53D8EC4D6BA808C6933FB7EDDD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7A5C59" w:rsidRPr="002E30A6" w:rsidRDefault="007A5C59" w:rsidP="00995F22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color w:val="auto"/>
                  </w:rPr>
                </w:pPr>
                <w:r w:rsidRPr="002E30A6">
                  <w:rPr>
                    <w:color w:val="auto"/>
                  </w:rPr>
                  <w:t>Аттестация НАКС</w:t>
                </w:r>
              </w:p>
            </w:sdtContent>
          </w:sdt>
        </w:tc>
        <w:sdt>
          <w:sdtPr>
            <w:rPr>
              <w:color w:val="auto"/>
            </w:rPr>
            <w:id w:val="-678418893"/>
            <w:placeholder>
              <w:docPart w:val="622F4F62480447E89BDC0C5B876A12E3"/>
            </w:placeholder>
            <w15:color w:val="FFFF00"/>
          </w:sdtPr>
          <w:sdtEndPr/>
          <w:sdtContent>
            <w:sdt>
              <w:sdtPr>
                <w:rPr>
                  <w:color w:val="auto"/>
                </w:rPr>
                <w:id w:val="1793399717"/>
                <w:placeholder>
                  <w:docPart w:val="3B6B16013655403EB6BB365F51F2B6F0"/>
                </w:placeholder>
                <w15:color w:val="FFFF00"/>
              </w:sdtPr>
              <w:sdtEndPr/>
              <w:sdtContent>
                <w:tc>
                  <w:tcPr>
                    <w:tcW w:w="4819" w:type="dxa"/>
                    <w:vAlign w:val="center"/>
                  </w:tcPr>
                  <w:p w:rsidR="007A5C59" w:rsidRPr="002E30A6" w:rsidRDefault="00A27BEA" w:rsidP="00995F22">
                    <w:pPr>
                      <w:pStyle w:val="afffff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rPr>
                        <w:color w:val="auto"/>
                      </w:rPr>
                    </w:pPr>
                    <w:r w:rsidRPr="002E30A6">
                      <w:rPr>
                        <w:color w:val="auto"/>
                      </w:rPr>
                      <w:fldChar w:fldCharType="begin"/>
                    </w:r>
                    <w:r w:rsidRPr="002E30A6">
                      <w:rPr>
                        <w:color w:val="auto"/>
                      </w:rPr>
                      <w:instrText xml:space="preserve"> MERGEFIELD Документ_требования_об_аттестации_НАКС </w:instrText>
                    </w:r>
                    <w:r w:rsidRPr="002E30A6">
                      <w:rPr>
                        <w:color w:val="auto"/>
                      </w:rPr>
                      <w:fldChar w:fldCharType="separate"/>
                    </w:r>
                    <w:r w:rsidR="00F2034C">
                      <w:rPr>
                        <w:noProof/>
                        <w:color w:val="auto"/>
                      </w:rPr>
                      <w:t>«Документ_требования_об_аттестации_НАКС»</w:t>
                    </w:r>
                    <w:r w:rsidRPr="002E30A6">
                      <w:rPr>
                        <w:noProof/>
                        <w:color w:val="auto"/>
                      </w:rPr>
                      <w:fldChar w:fldCharType="end"/>
                    </w:r>
                  </w:p>
                </w:tc>
              </w:sdtContent>
            </w:sdt>
          </w:sdtContent>
        </w:sdt>
      </w:tr>
    </w:tbl>
    <w:p w:rsidR="006F77E2" w:rsidRPr="002E30A6" w:rsidRDefault="006F77E2" w:rsidP="006F77E2">
      <w:pPr>
        <w:pStyle w:val="1"/>
        <w:numPr>
          <w:ilvl w:val="0"/>
          <w:numId w:val="0"/>
        </w:numPr>
        <w:rPr>
          <w:color w:val="auto"/>
        </w:rPr>
        <w:sectPr w:rsidR="006F77E2" w:rsidRPr="002E30A6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Pr="002E30A6" w:rsidRDefault="00696A07" w:rsidP="00696A07">
      <w:pPr>
        <w:pStyle w:val="1"/>
        <w:rPr>
          <w:color w:val="auto"/>
        </w:rPr>
      </w:pPr>
      <w:bookmarkStart w:id="9" w:name="_Ref534988683"/>
      <w:bookmarkStart w:id="10" w:name="_Toc74635880"/>
      <w:bookmarkStart w:id="11" w:name="_Ref534988777"/>
      <w:r w:rsidRPr="002E30A6">
        <w:rPr>
          <w:color w:val="auto"/>
        </w:rPr>
        <w:lastRenderedPageBreak/>
        <w:t>Требования к заявке на участие в закупке</w:t>
      </w:r>
      <w:bookmarkEnd w:id="9"/>
      <w:bookmarkEnd w:id="10"/>
    </w:p>
    <w:p w:rsidR="00696A07" w:rsidRPr="002E30A6" w:rsidRDefault="00421159" w:rsidP="00696A07">
      <w:pPr>
        <w:pStyle w:val="113"/>
        <w:rPr>
          <w:color w:val="auto"/>
        </w:rPr>
      </w:pPr>
      <w:r w:rsidRPr="002E30A6">
        <w:rPr>
          <w:color w:val="auto"/>
        </w:rPr>
        <w:t>С</w:t>
      </w:r>
      <w:r w:rsidR="00696A07" w:rsidRPr="002E30A6">
        <w:rPr>
          <w:color w:val="auto"/>
        </w:rPr>
        <w:t>остав заявки</w:t>
      </w:r>
    </w:p>
    <w:p w:rsidR="00480129" w:rsidRPr="002E30A6" w:rsidRDefault="00696A07" w:rsidP="00130788">
      <w:pPr>
        <w:pStyle w:val="111"/>
        <w:rPr>
          <w:color w:val="auto"/>
        </w:rPr>
      </w:pPr>
      <w:r w:rsidRPr="002E30A6">
        <w:rPr>
          <w:color w:val="auto"/>
        </w:rPr>
        <w:t>Заявк</w:t>
      </w:r>
      <w:r w:rsidR="00421159" w:rsidRPr="002E30A6">
        <w:rPr>
          <w:color w:val="auto"/>
        </w:rPr>
        <w:t>у</w:t>
      </w:r>
      <w:r w:rsidRPr="002E30A6">
        <w:rPr>
          <w:color w:val="auto"/>
        </w:rPr>
        <w:t xml:space="preserve"> </w:t>
      </w:r>
      <w:r w:rsidR="004D551B" w:rsidRPr="002E30A6">
        <w:rPr>
          <w:color w:val="auto"/>
        </w:rPr>
        <w:t>(част</w:t>
      </w:r>
      <w:r w:rsidR="00421159" w:rsidRPr="002E30A6">
        <w:rPr>
          <w:color w:val="auto"/>
        </w:rPr>
        <w:t>ь</w:t>
      </w:r>
      <w:r w:rsidR="004D551B" w:rsidRPr="002E30A6">
        <w:rPr>
          <w:color w:val="auto"/>
        </w:rPr>
        <w:t xml:space="preserve"> заявки) </w:t>
      </w:r>
      <w:r w:rsidRPr="002E30A6">
        <w:rPr>
          <w:color w:val="auto"/>
        </w:rPr>
        <w:t xml:space="preserve">на участие в закупке </w:t>
      </w:r>
      <w:r w:rsidR="00421159" w:rsidRPr="002E30A6">
        <w:rPr>
          <w:color w:val="auto"/>
        </w:rPr>
        <w:t>должны</w:t>
      </w:r>
      <w:r w:rsidRPr="002E30A6">
        <w:rPr>
          <w:color w:val="auto"/>
        </w:rPr>
        <w:t xml:space="preserve"> </w:t>
      </w:r>
      <w:r w:rsidR="00421159" w:rsidRPr="002E30A6">
        <w:rPr>
          <w:color w:val="auto"/>
        </w:rPr>
        <w:t xml:space="preserve">составлять </w:t>
      </w:r>
      <w:r w:rsidRPr="002E30A6">
        <w:rPr>
          <w:color w:val="auto"/>
        </w:rPr>
        <w:t>сведения и документы, определенные в форме заявки</w:t>
      </w:r>
      <w:r w:rsidR="004D551B" w:rsidRPr="002E30A6">
        <w:rPr>
          <w:color w:val="auto"/>
        </w:rPr>
        <w:t xml:space="preserve"> (</w:t>
      </w:r>
      <w:r w:rsidR="004057BA" w:rsidRPr="002E30A6">
        <w:rPr>
          <w:color w:val="auto"/>
        </w:rPr>
        <w:t xml:space="preserve">форме </w:t>
      </w:r>
      <w:r w:rsidR="004D551B" w:rsidRPr="002E30A6">
        <w:rPr>
          <w:color w:val="auto"/>
        </w:rPr>
        <w:t>части заявки)</w:t>
      </w:r>
      <w:r w:rsidRPr="002E30A6">
        <w:rPr>
          <w:color w:val="auto"/>
        </w:rPr>
        <w:t xml:space="preserve"> на участие в закупке и в документации о закупке.</w:t>
      </w:r>
    </w:p>
    <w:p w:rsidR="00552DD0" w:rsidRPr="002E30A6" w:rsidRDefault="00822180" w:rsidP="00130788">
      <w:pPr>
        <w:pStyle w:val="111"/>
        <w:rPr>
          <w:color w:val="auto"/>
        </w:rPr>
      </w:pPr>
      <w:r w:rsidRPr="002E30A6">
        <w:rPr>
          <w:color w:val="auto"/>
        </w:rPr>
        <w:t>Указание информации в части заявки на участие в закупке, не предусмотренной формой части заявки, не влечет отклонение заявки на участие в закупке.</w:t>
      </w:r>
    </w:p>
    <w:p w:rsidR="005A5FA9" w:rsidRPr="002E30A6" w:rsidRDefault="005A5FA9" w:rsidP="005A5FA9">
      <w:pPr>
        <w:pStyle w:val="113"/>
        <w:rPr>
          <w:color w:val="auto"/>
        </w:rPr>
      </w:pPr>
      <w:r w:rsidRPr="002E30A6">
        <w:rPr>
          <w:color w:val="auto"/>
        </w:rPr>
        <w:t>Форма заявки</w:t>
      </w:r>
    </w:p>
    <w:p w:rsidR="00173337" w:rsidRPr="002E30A6" w:rsidRDefault="005A5FA9" w:rsidP="00421159">
      <w:pPr>
        <w:pStyle w:val="111"/>
        <w:rPr>
          <w:color w:val="auto"/>
        </w:rPr>
      </w:pPr>
      <w:r w:rsidRPr="002E30A6">
        <w:rPr>
          <w:color w:val="auto"/>
        </w:rPr>
        <w:t>Форма заявки на участие</w:t>
      </w:r>
      <w:r w:rsidR="00824FDA" w:rsidRPr="002E30A6">
        <w:rPr>
          <w:color w:val="auto"/>
        </w:rPr>
        <w:t xml:space="preserve"> </w:t>
      </w:r>
      <w:r w:rsidRPr="002E30A6">
        <w:rPr>
          <w:color w:val="auto"/>
        </w:rPr>
        <w:t xml:space="preserve">в закупке </w:t>
      </w:r>
      <w:r w:rsidR="00824FDA" w:rsidRPr="002E30A6">
        <w:rPr>
          <w:color w:val="auto"/>
        </w:rPr>
        <w:t xml:space="preserve">(форма части заявки на участие в закупке) </w:t>
      </w:r>
      <w:r w:rsidRPr="002E30A6">
        <w:rPr>
          <w:color w:val="auto"/>
        </w:rPr>
        <w:t>определяется формой, прилагаемой к документации о закупке.</w:t>
      </w:r>
    </w:p>
    <w:p w:rsidR="00FE3E2C" w:rsidRPr="002E30A6" w:rsidRDefault="00FE3E2C" w:rsidP="00FE3E2C">
      <w:pPr>
        <w:pStyle w:val="113"/>
        <w:rPr>
          <w:color w:val="auto"/>
        </w:rPr>
      </w:pPr>
      <w:r w:rsidRPr="002E30A6">
        <w:rPr>
          <w:color w:val="auto"/>
        </w:rPr>
        <w:t>Оформление заявки</w:t>
      </w:r>
    </w:p>
    <w:p w:rsidR="00822180" w:rsidRPr="002E30A6" w:rsidRDefault="00822180" w:rsidP="000378A3">
      <w:pPr>
        <w:pStyle w:val="111"/>
        <w:rPr>
          <w:color w:val="auto"/>
        </w:rPr>
      </w:pPr>
      <w:r w:rsidRPr="002E30A6">
        <w:rPr>
          <w:color w:val="auto"/>
        </w:rPr>
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</w:r>
    </w:p>
    <w:p w:rsidR="00822180" w:rsidRPr="002E30A6" w:rsidRDefault="00822180" w:rsidP="000378A3">
      <w:pPr>
        <w:pStyle w:val="111"/>
        <w:rPr>
          <w:color w:val="auto"/>
        </w:rPr>
      </w:pPr>
      <w:r w:rsidRPr="002E30A6">
        <w:rPr>
          <w:color w:val="auto"/>
        </w:rPr>
        <w:t>Электронный документ должен допускать поиск и копирование произвольных фрагментов.</w:t>
      </w:r>
    </w:p>
    <w:p w:rsidR="00822180" w:rsidRPr="002E30A6" w:rsidRDefault="00822180" w:rsidP="00A1655D">
      <w:pPr>
        <w:pStyle w:val="111"/>
        <w:rPr>
          <w:color w:val="auto"/>
        </w:rPr>
      </w:pPr>
      <w:r w:rsidRPr="002E30A6">
        <w:rPr>
          <w:color w:val="auto"/>
        </w:rPr>
        <w:t>Электронные формы заявки заполняются в формах, прилагаемых к документации о закупке.</w:t>
      </w:r>
    </w:p>
    <w:p w:rsidR="00822180" w:rsidRPr="002E30A6" w:rsidRDefault="00822180" w:rsidP="00A1655D">
      <w:pPr>
        <w:pStyle w:val="111"/>
        <w:rPr>
          <w:color w:val="auto"/>
        </w:rPr>
      </w:pPr>
      <w:r w:rsidRPr="002E30A6">
        <w:rPr>
          <w:color w:val="auto"/>
        </w:rPr>
        <w:t>Заполненные формы заявки представляются в том же виде, в каком были заполнены (не требуется перевод в другой формат).</w:t>
      </w:r>
    </w:p>
    <w:p w:rsidR="00421159" w:rsidRPr="002E30A6" w:rsidRDefault="00822180" w:rsidP="00BE6564">
      <w:pPr>
        <w:pStyle w:val="111"/>
        <w:rPr>
          <w:color w:val="auto"/>
        </w:rPr>
      </w:pPr>
      <w:r w:rsidRPr="002E30A6">
        <w:rPr>
          <w:color w:val="auto"/>
        </w:rPr>
        <w:t>Не требуется распечатывание заполненных электронных форм, их подписание и сканирование.</w:t>
      </w:r>
    </w:p>
    <w:p w:rsidR="00421159" w:rsidRPr="002E30A6" w:rsidRDefault="00421159" w:rsidP="00421159">
      <w:pPr>
        <w:pStyle w:val="113"/>
        <w:rPr>
          <w:color w:val="auto"/>
        </w:rPr>
      </w:pPr>
      <w:r w:rsidRPr="002E30A6">
        <w:rPr>
          <w:color w:val="auto"/>
        </w:rPr>
        <w:t>Содержание заявки</w:t>
      </w:r>
    </w:p>
    <w:p w:rsidR="00C47B45" w:rsidRPr="002E30A6" w:rsidRDefault="00C47B45" w:rsidP="00C47B45">
      <w:pPr>
        <w:pStyle w:val="111"/>
        <w:rPr>
          <w:color w:val="auto"/>
        </w:rPr>
      </w:pPr>
      <w:r w:rsidRPr="002E30A6">
        <w:rPr>
          <w:color w:val="auto"/>
        </w:rPr>
        <w:t>Заявка составляется на русском языке.</w:t>
      </w:r>
    </w:p>
    <w:p w:rsidR="00C47B45" w:rsidRPr="002E30A6" w:rsidRDefault="00C47B45" w:rsidP="00C47B45">
      <w:pPr>
        <w:pStyle w:val="111"/>
        <w:rPr>
          <w:color w:val="auto"/>
        </w:rPr>
      </w:pPr>
      <w:r w:rsidRPr="002E30A6">
        <w:rPr>
          <w:color w:val="auto"/>
        </w:rPr>
        <w:t>Документы, представляемые на иностранном языке, должны сопровождаться представлением перевода на русский язык, заверенного надлежащим образом.</w:t>
      </w:r>
    </w:p>
    <w:p w:rsidR="00C47B45" w:rsidRPr="002E30A6" w:rsidRDefault="00C47B45" w:rsidP="00C47B45">
      <w:pPr>
        <w:pStyle w:val="111"/>
        <w:rPr>
          <w:color w:val="auto"/>
        </w:rPr>
      </w:pPr>
      <w:r w:rsidRPr="002E30A6">
        <w:rPr>
          <w:color w:val="auto"/>
        </w:rPr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Федерации.</w:t>
      </w:r>
    </w:p>
    <w:p w:rsidR="00C47B45" w:rsidRPr="002E30A6" w:rsidRDefault="00C47B45" w:rsidP="00C47B45">
      <w:pPr>
        <w:pStyle w:val="111"/>
        <w:rPr>
          <w:color w:val="auto"/>
        </w:rPr>
      </w:pPr>
      <w:r w:rsidRPr="002E30A6">
        <w:rPr>
          <w:color w:val="auto"/>
        </w:rPr>
        <w:t>Все документы, входящие в состав заявки на участие в закупке, должны иметь четко читаемый текст.</w:t>
      </w:r>
    </w:p>
    <w:p w:rsidR="00245E58" w:rsidRDefault="00245E58" w:rsidP="00C47B45">
      <w:pPr>
        <w:pStyle w:val="111"/>
        <w:rPr>
          <w:color w:val="auto"/>
        </w:rPr>
      </w:pPr>
      <w:r w:rsidRPr="002E30A6">
        <w:rPr>
          <w:color w:val="auto"/>
        </w:rPr>
        <w:t>Заявка не должна содержать противоречивую информацию или допускать двусмысленных толкований.</w:t>
      </w:r>
    </w:p>
    <w:p w:rsidR="00620FE1" w:rsidRPr="00620FE1" w:rsidRDefault="00620FE1" w:rsidP="00620FE1">
      <w:pPr>
        <w:pStyle w:val="111"/>
        <w:rPr>
          <w:color w:val="auto"/>
        </w:rPr>
      </w:pPr>
      <w:r w:rsidRPr="00620FE1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620FE1" w:rsidRPr="002E30A6" w:rsidRDefault="00620FE1" w:rsidP="00447C17">
      <w:pPr>
        <w:pStyle w:val="111"/>
        <w:numPr>
          <w:ilvl w:val="0"/>
          <w:numId w:val="0"/>
        </w:numPr>
        <w:rPr>
          <w:color w:val="auto"/>
        </w:rPr>
      </w:pPr>
      <w:r w:rsidRPr="00620FE1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696A07" w:rsidRPr="002E30A6" w:rsidRDefault="00696A07" w:rsidP="00696A07">
      <w:pPr>
        <w:pStyle w:val="113"/>
        <w:rPr>
          <w:color w:val="auto"/>
        </w:rPr>
      </w:pPr>
      <w:r w:rsidRPr="002E30A6">
        <w:rPr>
          <w:color w:val="auto"/>
        </w:rPr>
        <w:t>Требования к описанию предложения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 w:rsidR="00021A37"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</w:t>
      </w:r>
      <w:r w:rsidR="00DA7026" w:rsidRPr="002E30A6">
        <w:rPr>
          <w:color w:val="auto"/>
        </w:rPr>
        <w:t>ованиями документации о закупке</w:t>
      </w:r>
      <w:r w:rsidRPr="002E30A6">
        <w:rPr>
          <w:color w:val="auto"/>
        </w:rPr>
        <w:t>.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lastRenderedPageBreak/>
        <w:t>При подаче альтернативного предложения (если это допускается документацией о закупке), альтернативное предложение должно содержать</w:t>
      </w:r>
      <w:r w:rsidR="00882829" w:rsidRPr="002E30A6">
        <w:rPr>
          <w:color w:val="auto"/>
        </w:rPr>
        <w:t>:</w:t>
      </w:r>
      <w:r w:rsidRPr="002E30A6">
        <w:rPr>
          <w:color w:val="auto"/>
        </w:rPr>
        <w:t xml:space="preserve"> </w:t>
      </w:r>
      <w:r w:rsidR="00882829" w:rsidRPr="002E30A6">
        <w:rPr>
          <w:color w:val="auto"/>
        </w:rPr>
        <w:t xml:space="preserve">1) </w:t>
      </w:r>
      <w:r w:rsidRPr="002E30A6">
        <w:rPr>
          <w:color w:val="auto"/>
        </w:rPr>
        <w:t xml:space="preserve">описание потребительских свойств, условий эксплуатации, </w:t>
      </w:r>
      <w:r w:rsidR="00882829" w:rsidRPr="002E30A6">
        <w:rPr>
          <w:color w:val="auto"/>
        </w:rPr>
        <w:t xml:space="preserve">2) </w:t>
      </w:r>
      <w:r w:rsidRPr="002E30A6">
        <w:rPr>
          <w:color w:val="auto"/>
        </w:rPr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:rsidR="001D05B1" w:rsidRPr="002E30A6" w:rsidRDefault="001D05B1" w:rsidP="001D05B1">
      <w:pPr>
        <w:pStyle w:val="111"/>
        <w:rPr>
          <w:color w:val="auto"/>
        </w:rPr>
      </w:pPr>
      <w:r w:rsidRPr="002E30A6">
        <w:rPr>
          <w:color w:val="auto"/>
        </w:rPr>
        <w:t>При подаче альтернативного предложения предлагаемые технические, эксплуатационные или иные свойства и характеристики должны отличаться в части или полностью от указанных в описании закупаемой продукции, определенном документацией о закупке.</w:t>
      </w:r>
    </w:p>
    <w:p w:rsidR="001D05B1" w:rsidRPr="002E30A6" w:rsidRDefault="00800FFC" w:rsidP="00800FFC">
      <w:pPr>
        <w:pStyle w:val="111"/>
        <w:rPr>
          <w:color w:val="auto"/>
        </w:rPr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t>Предложение участника закупки в отношении условий договора (коммерческое предложение) описывается путем заполнения соответствующих полей формы заявки.</w:t>
      </w:r>
    </w:p>
    <w:p w:rsidR="00696A07" w:rsidRPr="002E30A6" w:rsidRDefault="002D5F2D" w:rsidP="00696A07">
      <w:pPr>
        <w:pStyle w:val="111"/>
        <w:rPr>
          <w:color w:val="auto"/>
        </w:rPr>
      </w:pPr>
      <w:r w:rsidRPr="002E30A6">
        <w:rPr>
          <w:color w:val="auto"/>
        </w:rPr>
        <w:t>Техническое предложение</w:t>
      </w:r>
      <w:r w:rsidR="009E20B6">
        <w:rPr>
          <w:color w:val="auto"/>
        </w:rPr>
        <w:t xml:space="preserve"> (в том случае, если оно предусмотрено) </w:t>
      </w:r>
      <w:r w:rsidR="00696A07"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 w:rsidR="009E20B6"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="009E20B6" w:rsidRPr="002E30A6">
        <w:rPr>
          <w:color w:val="auto"/>
        </w:rPr>
        <w:t>(</w:t>
      </w:r>
      <w:r w:rsidR="009E20B6">
        <w:rPr>
          <w:color w:val="auto"/>
        </w:rPr>
        <w:t>в том числе при</w:t>
      </w:r>
      <w:r w:rsidR="009E20B6" w:rsidRPr="002E30A6">
        <w:rPr>
          <w:color w:val="auto"/>
        </w:rPr>
        <w:t xml:space="preserve"> подаче альтернативного предложения)</w:t>
      </w:r>
      <w:r w:rsidR="009E20B6">
        <w:rPr>
          <w:color w:val="auto"/>
        </w:rPr>
        <w:t>.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2E30A6" w:rsidRDefault="00696A07" w:rsidP="00245E58">
      <w:pPr>
        <w:pStyle w:val="111"/>
        <w:rPr>
          <w:color w:val="auto"/>
        </w:rPr>
      </w:pPr>
      <w:r w:rsidRPr="002E30A6">
        <w:rPr>
          <w:color w:val="auto"/>
        </w:rP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Pr="002E30A6" w:rsidRDefault="00A05E5E" w:rsidP="00696A07">
      <w:pPr>
        <w:pStyle w:val="113"/>
        <w:rPr>
          <w:color w:val="auto"/>
        </w:rPr>
      </w:pPr>
      <w:r w:rsidRPr="002E30A6">
        <w:rPr>
          <w:color w:val="auto"/>
        </w:rPr>
        <w:t>Обработка ошибок</w:t>
      </w:r>
      <w:r w:rsidR="00696A07" w:rsidRPr="002E30A6">
        <w:rPr>
          <w:color w:val="auto"/>
        </w:rPr>
        <w:t xml:space="preserve"> документации</w:t>
      </w:r>
      <w:r w:rsidR="001E00DB" w:rsidRPr="002E30A6">
        <w:rPr>
          <w:color w:val="auto"/>
        </w:rPr>
        <w:t xml:space="preserve"> о закупке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t>При обнаружении ошибки в описании закупаемой продукции (описании предмета закупки, описании) участник закупки:</w:t>
      </w:r>
    </w:p>
    <w:p w:rsidR="00696A07" w:rsidRPr="002E30A6" w:rsidRDefault="00696A07" w:rsidP="00696A07">
      <w:pPr>
        <w:pStyle w:val="a0"/>
        <w:rPr>
          <w:color w:val="auto"/>
        </w:rPr>
      </w:pPr>
      <w:r w:rsidRPr="002E30A6">
        <w:rPr>
          <w:color w:val="auto"/>
        </w:rPr>
        <w:t>указывает ошибочный пункт документации о закупке,</w:t>
      </w:r>
    </w:p>
    <w:p w:rsidR="00696A07" w:rsidRPr="002E30A6" w:rsidRDefault="00696A07" w:rsidP="00696A07">
      <w:pPr>
        <w:pStyle w:val="a0"/>
        <w:rPr>
          <w:color w:val="auto"/>
        </w:rPr>
      </w:pPr>
      <w:r w:rsidRPr="002E30A6">
        <w:rPr>
          <w:color w:val="auto"/>
        </w:rPr>
        <w:t xml:space="preserve">указывает краткое обоснование признания описания ошибочным, </w:t>
      </w:r>
    </w:p>
    <w:p w:rsidR="00696A07" w:rsidRPr="002E30A6" w:rsidRDefault="00696A07" w:rsidP="00696A07">
      <w:pPr>
        <w:pStyle w:val="a0"/>
        <w:rPr>
          <w:color w:val="auto"/>
        </w:rPr>
      </w:pPr>
      <w:r w:rsidRPr="002E30A6">
        <w:rPr>
          <w:color w:val="auto"/>
        </w:rPr>
        <w:t>взамен ошибочного пункта предлагает собственное описание в части ошибочного пункта документации о закупке (исправление),</w:t>
      </w:r>
    </w:p>
    <w:p w:rsidR="00696A07" w:rsidRPr="002E30A6" w:rsidRDefault="00696A07" w:rsidP="00696A07">
      <w:pPr>
        <w:pStyle w:val="a0"/>
        <w:rPr>
          <w:color w:val="auto"/>
        </w:rPr>
      </w:pPr>
      <w:r w:rsidRPr="002E30A6">
        <w:rPr>
          <w:color w:val="auto"/>
        </w:rPr>
        <w:t>подает исправление как запрос разъяснений в порядке подачи запросов разъяснений.</w:t>
      </w:r>
    </w:p>
    <w:p w:rsidR="00BC611E" w:rsidRPr="002E30A6" w:rsidRDefault="00696A07" w:rsidP="00553638">
      <w:pPr>
        <w:pStyle w:val="1"/>
        <w:rPr>
          <w:color w:val="auto"/>
        </w:rPr>
      </w:pPr>
      <w:r w:rsidRPr="002E30A6">
        <w:rPr>
          <w:color w:val="auto"/>
        </w:rPr>
        <w:br w:type="page"/>
      </w:r>
      <w:bookmarkStart w:id="12" w:name="_Ref6045534"/>
      <w:bookmarkStart w:id="13" w:name="_Toc74635881"/>
      <w:bookmarkStart w:id="14" w:name="_Ref534988748"/>
      <w:bookmarkEnd w:id="11"/>
      <w:r w:rsidR="00BC611E" w:rsidRPr="002E30A6">
        <w:rPr>
          <w:color w:val="auto"/>
        </w:rPr>
        <w:lastRenderedPageBreak/>
        <w:t xml:space="preserve">Обзор процедуры, </w:t>
      </w:r>
      <w:r w:rsidR="00496594" w:rsidRPr="002E30A6">
        <w:rPr>
          <w:color w:val="auto"/>
        </w:rPr>
        <w:t>участие в закупке</w:t>
      </w:r>
      <w:bookmarkEnd w:id="12"/>
      <w:bookmarkEnd w:id="13"/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Правовая основа закупки</w:t>
      </w:r>
    </w:p>
    <w:sdt>
      <w:sdtPr>
        <w:rPr>
          <w:color w:val="auto"/>
        </w:r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90376408C86D4C95B4ACCF5392459A40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EndPr/>
      <w:sdtContent>
        <w:p w:rsidR="00BC611E" w:rsidRPr="002E30A6" w:rsidRDefault="00C151B5" w:rsidP="00BC611E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Процедура проводится в соответствии с настоящей документацией.</w:t>
          </w:r>
        </w:p>
      </w:sdtContent>
    </w:sdt>
    <w:p w:rsidR="00E45AF7" w:rsidRPr="002E30A6" w:rsidRDefault="00E45AF7" w:rsidP="009675CA">
      <w:pPr>
        <w:pStyle w:val="111"/>
        <w:rPr>
          <w:color w:val="auto"/>
        </w:rPr>
      </w:pPr>
      <w:r w:rsidRPr="002E30A6">
        <w:rPr>
          <w:color w:val="auto"/>
        </w:rPr>
        <w:t>Документация о закупке представляет собой настоящий документ</w:t>
      </w:r>
      <w:r w:rsidR="009675CA" w:rsidRPr="002E30A6">
        <w:rPr>
          <w:color w:val="auto"/>
        </w:rPr>
        <w:t xml:space="preserve"> и приложения</w:t>
      </w:r>
      <w:r w:rsidR="009675CA" w:rsidRPr="002E30A6">
        <w:rPr>
          <w:rStyle w:val="affffff1"/>
          <w:color w:val="auto"/>
        </w:rPr>
        <w:footnoteReference w:id="3"/>
      </w:r>
      <w:r w:rsidR="009675CA" w:rsidRPr="002E30A6">
        <w:rPr>
          <w:color w:val="auto"/>
        </w:rPr>
        <w:t>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Порядок предоставления документации о закупке</w:t>
      </w:r>
    </w:p>
    <w:p w:rsidR="00BC611E" w:rsidRPr="002E30A6" w:rsidRDefault="00BC611E" w:rsidP="00BC611E">
      <w:pPr>
        <w:pStyle w:val="111"/>
        <w:rPr>
          <w:rStyle w:val="ae"/>
          <w:color w:val="auto"/>
          <w:u w:val="none"/>
        </w:rPr>
      </w:pPr>
      <w:r w:rsidRPr="002E30A6"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rPr>
            <w:color w:val="auto"/>
          </w:r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20A9F014341F4E3E9B6F735B16D77C66"/>
          </w:placeholder>
          <w15:color w:val="FFFF00"/>
        </w:sdtPr>
        <w:sdtEndPr/>
        <w:sdtContent>
          <w:r w:rsidRPr="002E30A6">
            <w:rPr>
              <w:color w:val="auto"/>
            </w:rPr>
            <w:t>в соответствии с регламентирующими документами места предоставления документации о закупке</w:t>
          </w:r>
        </w:sdtContent>
      </w:sdt>
      <w:r w:rsidRPr="002E30A6">
        <w:rPr>
          <w:rStyle w:val="ae"/>
          <w:color w:val="auto"/>
          <w:u w:val="none"/>
        </w:rPr>
        <w:t>.</w:t>
      </w:r>
    </w:p>
    <w:p w:rsidR="00BC611E" w:rsidRPr="002E30A6" w:rsidRDefault="00BC611E" w:rsidP="00BC611E">
      <w:pPr>
        <w:pStyle w:val="111"/>
        <w:rPr>
          <w:noProof/>
          <w:color w:val="auto"/>
        </w:rPr>
      </w:pPr>
      <w:r w:rsidRPr="002E30A6">
        <w:rPr>
          <w:noProof/>
          <w:color w:val="auto"/>
        </w:rPr>
        <w:t>Документация о закупке предоставляется без взимания платы.</w:t>
      </w:r>
    </w:p>
    <w:p w:rsidR="00BC611E" w:rsidRPr="002E30A6" w:rsidRDefault="00BC611E" w:rsidP="00BC611E">
      <w:pPr>
        <w:pStyle w:val="111"/>
        <w:rPr>
          <w:noProof/>
          <w:color w:val="auto"/>
        </w:rPr>
      </w:pPr>
      <w:r w:rsidRPr="002E30A6">
        <w:rPr>
          <w:noProof/>
          <w:color w:val="auto"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Pr="002E30A6" w:rsidRDefault="00BC611E" w:rsidP="00BC611E">
      <w:pPr>
        <w:pStyle w:val="111"/>
        <w:rPr>
          <w:noProof/>
          <w:color w:val="auto"/>
        </w:rPr>
      </w:pPr>
      <w:r w:rsidRPr="002E30A6">
        <w:rPr>
          <w:noProof/>
          <w:color w:val="auto"/>
        </w:rPr>
        <w:t>Участники закупки самостоятельно отслеживают изменения или разъяснения документации о закупке.</w:t>
      </w:r>
    </w:p>
    <w:p w:rsidR="00F55EE8" w:rsidRPr="002E30A6" w:rsidRDefault="00F55EE8" w:rsidP="00F55EE8">
      <w:pPr>
        <w:pStyle w:val="113"/>
        <w:rPr>
          <w:color w:val="auto"/>
        </w:rPr>
      </w:pPr>
      <w:r w:rsidRPr="002E30A6">
        <w:rPr>
          <w:color w:val="auto"/>
        </w:rPr>
        <w:t xml:space="preserve">Разрешение коллизий </w:t>
      </w:r>
      <w:r w:rsidR="00492F5D" w:rsidRPr="002E30A6">
        <w:rPr>
          <w:color w:val="auto"/>
        </w:rPr>
        <w:t xml:space="preserve">и неполноты </w:t>
      </w:r>
      <w:r w:rsidRPr="002E30A6">
        <w:rPr>
          <w:color w:val="auto"/>
        </w:rPr>
        <w:t>документации о закупке</w:t>
      </w:r>
    </w:p>
    <w:p w:rsidR="00F02835" w:rsidRPr="002E30A6" w:rsidRDefault="00F02835" w:rsidP="00F02835">
      <w:pPr>
        <w:pStyle w:val="111"/>
        <w:rPr>
          <w:color w:val="auto"/>
        </w:rPr>
      </w:pPr>
      <w:r w:rsidRPr="002E30A6">
        <w:rPr>
          <w:color w:val="auto"/>
        </w:rPr>
        <w:t>При противоречии текста документации о закупке, размещенно</w:t>
      </w:r>
      <w:r w:rsidR="00BA4419" w:rsidRPr="002E30A6">
        <w:rPr>
          <w:color w:val="auto"/>
        </w:rPr>
        <w:t>го</w:t>
      </w:r>
      <w:r w:rsidRPr="002E30A6">
        <w:rPr>
          <w:color w:val="auto"/>
        </w:rPr>
        <w:t xml:space="preserve"> в различных источниках, </w:t>
      </w:r>
      <w:r w:rsidR="009A483E" w:rsidRPr="002E30A6">
        <w:rPr>
          <w:color w:val="auto"/>
        </w:rPr>
        <w:t xml:space="preserve">и текста документации о закупке, размещенного в месте предоставления документации о закупке — </w:t>
      </w:r>
      <w:r w:rsidR="00E22A92" w:rsidRPr="002E30A6">
        <w:rPr>
          <w:color w:val="auto"/>
        </w:rPr>
        <w:t>применяется</w:t>
      </w:r>
      <w:r w:rsidR="009A483E" w:rsidRPr="002E30A6">
        <w:rPr>
          <w:color w:val="auto"/>
        </w:rPr>
        <w:t xml:space="preserve"> </w:t>
      </w:r>
      <w:r w:rsidR="00E22A92" w:rsidRPr="002E30A6">
        <w:rPr>
          <w:color w:val="auto"/>
        </w:rPr>
        <w:t>текст</w:t>
      </w:r>
      <w:r w:rsidRPr="002E30A6">
        <w:rPr>
          <w:color w:val="auto"/>
        </w:rPr>
        <w:t xml:space="preserve"> документации о закупке, ра</w:t>
      </w:r>
      <w:r w:rsidR="009A483E" w:rsidRPr="002E30A6">
        <w:rPr>
          <w:color w:val="auto"/>
        </w:rPr>
        <w:t>змещенн</w:t>
      </w:r>
      <w:r w:rsidR="004564D5" w:rsidRPr="002E30A6">
        <w:rPr>
          <w:color w:val="auto"/>
        </w:rPr>
        <w:t>ый</w:t>
      </w:r>
      <w:r w:rsidRPr="002E30A6">
        <w:rPr>
          <w:color w:val="auto"/>
        </w:rPr>
        <w:t xml:space="preserve"> в месте предоставления документации о закупке.</w:t>
      </w:r>
    </w:p>
    <w:p w:rsidR="00164065" w:rsidRPr="002E30A6" w:rsidRDefault="00164065" w:rsidP="00F02835">
      <w:pPr>
        <w:pStyle w:val="111"/>
        <w:rPr>
          <w:color w:val="auto"/>
        </w:rPr>
      </w:pPr>
      <w:r w:rsidRPr="002E30A6">
        <w:rPr>
          <w:color w:val="auto"/>
        </w:rPr>
        <w:t xml:space="preserve">При противоречии </w:t>
      </w:r>
      <w:r w:rsidR="00A27414" w:rsidRPr="002E30A6">
        <w:rPr>
          <w:color w:val="auto"/>
        </w:rPr>
        <w:t>текста</w:t>
      </w:r>
      <w:r w:rsidRPr="002E30A6">
        <w:rPr>
          <w:color w:val="auto"/>
        </w:rPr>
        <w:t xml:space="preserve"> извещения о закупке и документации о заку</w:t>
      </w:r>
      <w:r w:rsidR="00A27414" w:rsidRPr="002E30A6">
        <w:rPr>
          <w:color w:val="auto"/>
        </w:rPr>
        <w:t>пке — применяе</w:t>
      </w:r>
      <w:r w:rsidRPr="002E30A6">
        <w:rPr>
          <w:color w:val="auto"/>
        </w:rPr>
        <w:t xml:space="preserve">тся </w:t>
      </w:r>
      <w:r w:rsidR="00A27414" w:rsidRPr="002E30A6">
        <w:rPr>
          <w:color w:val="auto"/>
        </w:rPr>
        <w:t xml:space="preserve">текст </w:t>
      </w:r>
      <w:r w:rsidRPr="002E30A6">
        <w:rPr>
          <w:color w:val="auto"/>
        </w:rPr>
        <w:t>извещения о закупке.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Если документация о закупке не содержит норм, регулирующих процедуру закупки, которые содержатся в законодательстве, то эти нормы применяются так, как если бы они явно содержались в документации о закупке.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 xml:space="preserve">При противоречии </w:t>
      </w:r>
      <w:r w:rsidR="00F72622" w:rsidRPr="002E30A6">
        <w:rPr>
          <w:color w:val="auto"/>
        </w:rPr>
        <w:t xml:space="preserve">между </w:t>
      </w:r>
      <w:r w:rsidRPr="002E30A6">
        <w:rPr>
          <w:color w:val="auto"/>
        </w:rPr>
        <w:t>норм</w:t>
      </w:r>
      <w:r w:rsidR="00F72622" w:rsidRPr="002E30A6">
        <w:rPr>
          <w:color w:val="auto"/>
        </w:rPr>
        <w:t>ами</w:t>
      </w:r>
      <w:r w:rsidRPr="002E30A6">
        <w:rPr>
          <w:color w:val="auto"/>
        </w:rPr>
        <w:t xml:space="preserve"> документации о закупке </w:t>
      </w:r>
      <w:r w:rsidR="00F72622" w:rsidRPr="002E30A6">
        <w:rPr>
          <w:color w:val="auto"/>
        </w:rPr>
        <w:t xml:space="preserve">и </w:t>
      </w:r>
      <w:r w:rsidRPr="002E30A6">
        <w:rPr>
          <w:color w:val="auto"/>
        </w:rPr>
        <w:t>нормам</w:t>
      </w:r>
      <w:r w:rsidR="00F72622" w:rsidRPr="002E30A6">
        <w:rPr>
          <w:color w:val="auto"/>
        </w:rPr>
        <w:t>и</w:t>
      </w:r>
      <w:r w:rsidRPr="002E30A6">
        <w:rPr>
          <w:color w:val="auto"/>
        </w:rPr>
        <w:t xml:space="preserve">, указанным в </w:t>
      </w:r>
      <w:r w:rsidRPr="002E30A6">
        <w:rPr>
          <w:rStyle w:val="affff"/>
          <w:color w:val="auto"/>
        </w:rPr>
        <w:t xml:space="preserve">разделах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_Ref6045534 \r \h </w:instrText>
      </w:r>
      <w:r w:rsidR="001779D4" w:rsidRPr="002E30A6">
        <w:rPr>
          <w:rStyle w:val="affff"/>
          <w:color w:val="auto"/>
        </w:rPr>
        <w:instrText xml:space="preserve">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6</w:t>
      </w:r>
      <w:r w:rsidRPr="002E30A6">
        <w:rPr>
          <w:rStyle w:val="affff"/>
          <w:color w:val="auto"/>
        </w:rPr>
        <w:fldChar w:fldCharType="end"/>
      </w:r>
      <w:r w:rsidRPr="002E30A6">
        <w:rPr>
          <w:rStyle w:val="affff"/>
          <w:color w:val="auto"/>
        </w:rPr>
        <w:t xml:space="preserve"> и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_Ref6045544 \r \h 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</w:t>
      </w:r>
      <w:r w:rsidRPr="002E30A6">
        <w:rPr>
          <w:rStyle w:val="affff"/>
          <w:color w:val="auto"/>
        </w:rPr>
        <w:fldChar w:fldCharType="end"/>
      </w:r>
      <w:r w:rsidR="001779D4" w:rsidRPr="002E30A6">
        <w:rPr>
          <w:b/>
          <w:color w:val="auto"/>
        </w:rPr>
        <w:t xml:space="preserve"> </w:t>
      </w:r>
      <w:r w:rsidRPr="002E30A6">
        <w:rPr>
          <w:color w:val="auto"/>
        </w:rPr>
        <w:t xml:space="preserve">– применяются нормы </w:t>
      </w:r>
      <w:r w:rsidRPr="002E30A6">
        <w:rPr>
          <w:rStyle w:val="affff"/>
          <w:color w:val="auto"/>
        </w:rPr>
        <w:t xml:space="preserve">разделом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_Ref6045534 \r \h </w:instrText>
      </w:r>
      <w:r w:rsidR="001779D4" w:rsidRPr="002E30A6">
        <w:rPr>
          <w:rStyle w:val="affff"/>
          <w:color w:val="auto"/>
        </w:rPr>
        <w:instrText xml:space="preserve">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6</w:t>
      </w:r>
      <w:r w:rsidRPr="002E30A6">
        <w:rPr>
          <w:rStyle w:val="affff"/>
          <w:color w:val="auto"/>
        </w:rPr>
        <w:fldChar w:fldCharType="end"/>
      </w:r>
      <w:r w:rsidRPr="002E30A6">
        <w:rPr>
          <w:rStyle w:val="affff"/>
          <w:color w:val="auto"/>
        </w:rPr>
        <w:t xml:space="preserve"> и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_Ref6045544 \r \h </w:instrText>
      </w:r>
      <w:r w:rsidR="001779D4" w:rsidRPr="002E30A6">
        <w:rPr>
          <w:rStyle w:val="affff"/>
          <w:color w:val="auto"/>
        </w:rPr>
        <w:instrText xml:space="preserve">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</w:t>
      </w:r>
      <w:r w:rsidRPr="002E30A6">
        <w:rPr>
          <w:rStyle w:val="affff"/>
          <w:color w:val="auto"/>
        </w:rPr>
        <w:fldChar w:fldCharType="end"/>
      </w:r>
      <w:r w:rsidRPr="002E30A6">
        <w:rPr>
          <w:color w:val="auto"/>
        </w:rPr>
        <w:t xml:space="preserve"> документации о закупке.</w:t>
      </w:r>
    </w:p>
    <w:p w:rsidR="0078694B" w:rsidRPr="002E30A6" w:rsidRDefault="00EA01B0" w:rsidP="00492F5D">
      <w:pPr>
        <w:pStyle w:val="111"/>
        <w:rPr>
          <w:color w:val="auto"/>
        </w:rPr>
      </w:pPr>
      <w:r w:rsidRPr="002E30A6">
        <w:rPr>
          <w:color w:val="auto"/>
        </w:rPr>
        <w:t xml:space="preserve">При противоречии между нормами документации о закупке и нормами, указанным в </w:t>
      </w:r>
      <w:r w:rsidRPr="002E30A6">
        <w:rPr>
          <w:rStyle w:val="affff"/>
          <w:color w:val="auto"/>
        </w:rPr>
        <w:t xml:space="preserve">разделе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_Ref6045544 \r \h 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</w:t>
      </w:r>
      <w:r w:rsidRPr="002E30A6">
        <w:rPr>
          <w:rStyle w:val="affff"/>
          <w:color w:val="auto"/>
        </w:rPr>
        <w:fldChar w:fldCharType="end"/>
      </w:r>
      <w:r w:rsidRPr="002E30A6">
        <w:rPr>
          <w:color w:val="auto"/>
        </w:rPr>
        <w:t xml:space="preserve"> в</w:t>
      </w:r>
      <w:r w:rsidR="0078694B" w:rsidRPr="002E30A6">
        <w:rPr>
          <w:color w:val="auto"/>
        </w:rPr>
        <w:t xml:space="preserve"> рамках рассмотрения заявок, выбора победителя и заключения договора </w:t>
      </w:r>
      <w:r w:rsidRPr="002E30A6">
        <w:rPr>
          <w:color w:val="auto"/>
        </w:rPr>
        <w:t>— применяются</w:t>
      </w:r>
      <w:r w:rsidR="0078694B" w:rsidRPr="002E30A6">
        <w:rPr>
          <w:color w:val="auto"/>
        </w:rPr>
        <w:t xml:space="preserve"> </w:t>
      </w:r>
      <w:r w:rsidRPr="002E30A6">
        <w:rPr>
          <w:color w:val="auto"/>
        </w:rPr>
        <w:t>нормы</w:t>
      </w:r>
      <w:r w:rsidR="0078694B" w:rsidRPr="002E30A6">
        <w:rPr>
          <w:color w:val="auto"/>
        </w:rPr>
        <w:t xml:space="preserve"> </w:t>
      </w:r>
      <w:r w:rsidR="0078694B" w:rsidRPr="002E30A6">
        <w:rPr>
          <w:rStyle w:val="affff"/>
          <w:color w:val="auto"/>
        </w:rPr>
        <w:t xml:space="preserve">раздела </w:t>
      </w:r>
      <w:r w:rsidR="0078694B" w:rsidRPr="002E30A6">
        <w:rPr>
          <w:rStyle w:val="affff"/>
          <w:color w:val="auto"/>
        </w:rPr>
        <w:fldChar w:fldCharType="begin"/>
      </w:r>
      <w:r w:rsidR="0078694B" w:rsidRPr="002E30A6">
        <w:rPr>
          <w:rStyle w:val="affff"/>
          <w:color w:val="auto"/>
        </w:rPr>
        <w:instrText xml:space="preserve"> REF _Ref6045544 \r \h  \* MERGEFORMAT </w:instrText>
      </w:r>
      <w:r w:rsidR="0078694B" w:rsidRPr="002E30A6">
        <w:rPr>
          <w:rStyle w:val="affff"/>
          <w:color w:val="auto"/>
        </w:rPr>
      </w:r>
      <w:r w:rsidR="0078694B"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</w:t>
      </w:r>
      <w:r w:rsidR="0078694B" w:rsidRPr="002E30A6">
        <w:rPr>
          <w:rStyle w:val="affff"/>
          <w:color w:val="auto"/>
        </w:rPr>
        <w:fldChar w:fldCharType="end"/>
      </w:r>
      <w:r w:rsidR="0078694B" w:rsidRPr="002E30A6">
        <w:rPr>
          <w:color w:val="auto"/>
        </w:rPr>
        <w:t xml:space="preserve"> документации о закупке.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При противоречии нор</w:t>
      </w:r>
      <w:r w:rsidR="005930C1">
        <w:rPr>
          <w:color w:val="auto"/>
        </w:rPr>
        <w:t xml:space="preserve">м документации о закупке </w:t>
      </w:r>
      <w:r w:rsidRPr="002E30A6">
        <w:rPr>
          <w:color w:val="auto"/>
        </w:rPr>
        <w:t>нормам законодательства – применяются нормы законодательства.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Если документация о закупке ссылается на недействующие нормативные документы, (ГОСТы, СНиПы, своды правил и т. д.) или отдельные нормы –применяются документы того же вида и нормы того же нормативного акта, введенные взамен утративших силу.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 w:rsidRPr="002E30A6">
        <w:rPr>
          <w:color w:val="auto"/>
        </w:rPr>
        <w:t>.</w:t>
      </w:r>
    </w:p>
    <w:p w:rsidR="003232D0" w:rsidRPr="002E30A6" w:rsidRDefault="003232D0" w:rsidP="00492F5D">
      <w:pPr>
        <w:pStyle w:val="111"/>
        <w:rPr>
          <w:color w:val="auto"/>
        </w:rPr>
      </w:pPr>
      <w:r w:rsidRPr="002E30A6">
        <w:rPr>
          <w:color w:val="auto"/>
        </w:rPr>
        <w:t>Каждый раздел документации о закупке имеет приоритет в рамках своего предмета регулирования при разрешении коллизий.</w:t>
      </w:r>
    </w:p>
    <w:p w:rsidR="00F55EE8" w:rsidRPr="002E30A6" w:rsidRDefault="00F55EE8" w:rsidP="00F55EE8">
      <w:pPr>
        <w:pStyle w:val="113"/>
        <w:rPr>
          <w:color w:val="auto"/>
        </w:rPr>
      </w:pPr>
      <w:r w:rsidRPr="002E30A6">
        <w:rPr>
          <w:color w:val="auto"/>
        </w:rPr>
        <w:lastRenderedPageBreak/>
        <w:t>Разъяснение положений документации о закупке</w:t>
      </w:r>
    </w:p>
    <w:p w:rsidR="00F55EE8" w:rsidRPr="002E30A6" w:rsidRDefault="00F55EE8" w:rsidP="00F55EE8">
      <w:pPr>
        <w:pStyle w:val="111"/>
        <w:rPr>
          <w:color w:val="auto"/>
        </w:rPr>
      </w:pPr>
      <w:r w:rsidRPr="002E30A6">
        <w:rPr>
          <w:color w:val="auto"/>
        </w:rP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2E30A6">
        <w:rPr>
          <w:b/>
          <w:color w:val="auto"/>
        </w:rPr>
        <w:t>3 рабочих дней</w:t>
      </w:r>
      <w:r w:rsidRPr="002E30A6">
        <w:rPr>
          <w:color w:val="auto"/>
        </w:rPr>
        <w:t xml:space="preserve"> до окончания срока подачи заявок на участие в закупке.</w:t>
      </w:r>
    </w:p>
    <w:p w:rsidR="00F55EE8" w:rsidRPr="002E30A6" w:rsidRDefault="00F55EE8" w:rsidP="00F55EE8">
      <w:pPr>
        <w:pStyle w:val="111"/>
        <w:rPr>
          <w:color w:val="auto"/>
        </w:rPr>
      </w:pPr>
      <w:r w:rsidRPr="002E30A6">
        <w:rPr>
          <w:color w:val="auto"/>
        </w:rPr>
        <w:t>Запрос разъяснений подается в свободной форме.</w:t>
      </w:r>
    </w:p>
    <w:p w:rsidR="00F55EE8" w:rsidRPr="002E30A6" w:rsidRDefault="00F55EE8" w:rsidP="00F55EE8">
      <w:pPr>
        <w:pStyle w:val="111"/>
        <w:rPr>
          <w:color w:val="auto"/>
        </w:rPr>
      </w:pPr>
      <w:r w:rsidRPr="002E30A6">
        <w:rPr>
          <w:noProof/>
          <w:color w:val="auto"/>
        </w:rPr>
        <w:t xml:space="preserve">Разъяснения предоставляются в форме электронного документа, размещаемого средствами места предоставления документации о закупке </w:t>
      </w:r>
      <w:r w:rsidRPr="002E30A6">
        <w:rPr>
          <w:color w:val="auto"/>
        </w:rPr>
        <w:t xml:space="preserve">в течение </w:t>
      </w:r>
      <w:r w:rsidRPr="002E30A6">
        <w:rPr>
          <w:b/>
          <w:color w:val="auto"/>
        </w:rPr>
        <w:t>3 рабочих дней</w:t>
      </w:r>
      <w:r w:rsidRPr="002E30A6">
        <w:rPr>
          <w:color w:val="auto"/>
        </w:rPr>
        <w:t xml:space="preserve"> с даты поступления запроса разъяснений</w:t>
      </w:r>
      <w:r w:rsidRPr="002E30A6">
        <w:rPr>
          <w:noProof/>
          <w:color w:val="auto"/>
        </w:rPr>
        <w:t>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Общие положения об участии в закупке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 xml:space="preserve">Для участия в закупке необходимо заполнить форму заявки в соответствии с </w:t>
      </w:r>
      <w:r w:rsidRPr="002E30A6">
        <w:rPr>
          <w:rStyle w:val="affff"/>
          <w:color w:val="auto"/>
        </w:rPr>
        <w:t xml:space="preserve">разделом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_Ref534988683 \r \h 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5</w:t>
      </w:r>
      <w:r w:rsidRPr="002E30A6">
        <w:rPr>
          <w:rStyle w:val="affff"/>
          <w:color w:val="auto"/>
        </w:rPr>
        <w:fldChar w:fldCharType="end"/>
      </w:r>
      <w:r w:rsidRPr="002E30A6">
        <w:rPr>
          <w:color w:val="auto"/>
        </w:rP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2E30A6">
        <w:rPr>
          <w:rStyle w:val="affff"/>
          <w:color w:val="auto"/>
        </w:rPr>
        <w:t xml:space="preserve">разделах </w:t>
      </w:r>
      <w:r w:rsidR="00EF145B" w:rsidRPr="002E30A6">
        <w:rPr>
          <w:rStyle w:val="affff"/>
          <w:color w:val="auto"/>
        </w:rPr>
        <w:t>3</w:t>
      </w:r>
      <w:r w:rsidR="006A320D" w:rsidRPr="002E30A6">
        <w:rPr>
          <w:rStyle w:val="affff"/>
          <w:color w:val="auto"/>
        </w:rPr>
        <w:t xml:space="preserve"> и 4</w:t>
      </w:r>
      <w:r w:rsidRPr="002E30A6">
        <w:rPr>
          <w:color w:val="auto"/>
        </w:rPr>
        <w:t xml:space="preserve"> документации о закупке).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>Участник закупки вправе подать только одну заявку.</w:t>
      </w:r>
    </w:p>
    <w:p w:rsidR="004860C4" w:rsidRPr="008043A4" w:rsidRDefault="00681F55" w:rsidP="004860C4">
      <w:pPr>
        <w:pStyle w:val="111"/>
        <w:rPr>
          <w:color w:val="FF0000"/>
        </w:rPr>
      </w:pPr>
      <w:sdt>
        <w:sdtPr>
          <w:rPr>
            <w:color w:val="auto"/>
          </w:rPr>
          <w:alias w:val="Порядок подачи заявок"/>
          <w:tag w:val="Порядок подачи заявок"/>
          <w:id w:val="2118091559"/>
          <w:lock w:val="sdtLocked"/>
          <w:placeholder>
            <w:docPart w:val="90376408C86D4C95B4ACCF5392459A40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EndPr/>
        <w:sdtContent>
          <w:r w:rsidR="00822180" w:rsidRPr="008043A4">
            <w:rPr>
              <w:color w:val="FF0000"/>
            </w:rPr>
            <w:t>Заявки подаются на</w:t>
          </w:r>
          <w:r w:rsidR="00264633" w:rsidRPr="008043A4">
            <w:rPr>
              <w:color w:val="FF0000"/>
            </w:rPr>
            <w:t xml:space="preserve"> официальном сайте организатора закупки п 2.4</w:t>
          </w:r>
          <w:r w:rsidR="00822180" w:rsidRPr="008043A4">
            <w:rPr>
              <w:color w:val="FF0000"/>
            </w:rPr>
            <w:t>.</w:t>
          </w:r>
        </w:sdtContent>
      </w:sdt>
      <w:r w:rsidR="004860C4">
        <w:rPr>
          <w:color w:val="auto"/>
        </w:rPr>
        <w:t xml:space="preserve"> </w:t>
      </w:r>
      <w:r w:rsidR="004860C4" w:rsidRPr="008043A4">
        <w:rPr>
          <w:color w:val="FF0000"/>
        </w:rPr>
        <w:t xml:space="preserve">По факту подачи заявки, участнику рекомендовано </w:t>
      </w:r>
      <w:r w:rsidR="004860C4" w:rsidRPr="004A7A1C">
        <w:rPr>
          <w:color w:val="FF0000"/>
        </w:rPr>
        <w:t>направить дополнительное уведомительное письмо</w:t>
      </w:r>
      <w:r w:rsidR="004860C4" w:rsidRPr="008043A4">
        <w:rPr>
          <w:color w:val="FF0000"/>
        </w:rPr>
        <w:t xml:space="preserve"> на соответствующи</w:t>
      </w:r>
      <w:r w:rsidR="00264633" w:rsidRPr="008043A4">
        <w:rPr>
          <w:color w:val="FF0000"/>
        </w:rPr>
        <w:t>й эл адрес, указанный в п 1.18</w:t>
      </w:r>
      <w:r w:rsidR="00725558" w:rsidRPr="008043A4">
        <w:rPr>
          <w:color w:val="FF0000"/>
        </w:rPr>
        <w:t>.</w:t>
      </w:r>
    </w:p>
    <w:p w:rsidR="00B50985" w:rsidRPr="008043A4" w:rsidRDefault="00B50985" w:rsidP="00B50985">
      <w:pPr>
        <w:pStyle w:val="111"/>
        <w:rPr>
          <w:color w:val="FF0000"/>
        </w:rPr>
      </w:pPr>
      <w:r w:rsidRPr="008043A4">
        <w:rPr>
          <w:color w:val="FF0000"/>
        </w:rPr>
        <w:t>Оформленную и подписанную должным образом заявку (см. п. 5.3) необходимо</w:t>
      </w:r>
      <w:r w:rsidR="00264633" w:rsidRPr="008043A4">
        <w:rPr>
          <w:color w:val="FF0000"/>
        </w:rPr>
        <w:t xml:space="preserve"> добавить в архив и </w:t>
      </w:r>
      <w:r w:rsidR="004B54AB" w:rsidRPr="008043A4">
        <w:rPr>
          <w:color w:val="FF0000"/>
        </w:rPr>
        <w:t>вложить архив</w:t>
      </w:r>
      <w:r w:rsidR="00264633" w:rsidRPr="008043A4">
        <w:rPr>
          <w:color w:val="FF0000"/>
        </w:rPr>
        <w:t xml:space="preserve"> </w:t>
      </w:r>
      <w:r w:rsidR="004B54AB" w:rsidRPr="008043A4">
        <w:rPr>
          <w:color w:val="FF0000"/>
        </w:rPr>
        <w:t>в форму</w:t>
      </w:r>
      <w:r w:rsidR="00264633" w:rsidRPr="008043A4">
        <w:rPr>
          <w:color w:val="FF0000"/>
        </w:rPr>
        <w:t xml:space="preserve"> подачи заявки на участие в закупке</w:t>
      </w:r>
      <w:r w:rsidR="004B54AB" w:rsidRPr="008043A4">
        <w:rPr>
          <w:color w:val="FF0000"/>
        </w:rPr>
        <w:t>, предварительно заполнив все обязательные поля</w:t>
      </w:r>
      <w:r w:rsidRPr="008043A4">
        <w:rPr>
          <w:color w:val="FF0000"/>
        </w:rPr>
        <w:t>.</w:t>
      </w:r>
    </w:p>
    <w:p w:rsidR="00C84CED" w:rsidRPr="008043A4" w:rsidRDefault="003D45C9" w:rsidP="003D45C9">
      <w:pPr>
        <w:pStyle w:val="111"/>
        <w:rPr>
          <w:color w:val="FF0000"/>
        </w:rPr>
      </w:pPr>
      <w:r w:rsidRPr="008043A4">
        <w:rPr>
          <w:color w:val="FF0000"/>
        </w:rPr>
        <w:t xml:space="preserve">Размер одного </w:t>
      </w:r>
      <w:r w:rsidR="008043A4" w:rsidRPr="008043A4">
        <w:rPr>
          <w:color w:val="FF0000"/>
        </w:rPr>
        <w:t xml:space="preserve">архива </w:t>
      </w:r>
      <w:r w:rsidR="00701916" w:rsidRPr="008043A4">
        <w:rPr>
          <w:color w:val="FF0000"/>
        </w:rPr>
        <w:t xml:space="preserve">не должен превышать </w:t>
      </w:r>
      <w:r w:rsidR="008043A4" w:rsidRPr="008043A4">
        <w:rPr>
          <w:color w:val="FF0000"/>
        </w:rPr>
        <w:t>100</w:t>
      </w:r>
      <w:r w:rsidRPr="008043A4">
        <w:rPr>
          <w:color w:val="FF0000"/>
        </w:rPr>
        <w:t xml:space="preserve"> мегабайт.</w:t>
      </w:r>
    </w:p>
    <w:p w:rsidR="00BC611E" w:rsidRPr="00A63681" w:rsidRDefault="00BC611E" w:rsidP="00BC611E">
      <w:pPr>
        <w:pStyle w:val="111"/>
        <w:rPr>
          <w:color w:val="auto"/>
        </w:rPr>
      </w:pPr>
      <w:r w:rsidRPr="008043A4">
        <w:rPr>
          <w:color w:val="FF0000"/>
        </w:rPr>
        <w:t>Заявку можно исправить, отозвав заявку с ошибкой</w:t>
      </w:r>
      <w:r w:rsidR="004A7A1C">
        <w:rPr>
          <w:color w:val="FF0000"/>
        </w:rPr>
        <w:t>,</w:t>
      </w:r>
      <w:r w:rsidR="008043A4" w:rsidRPr="008043A4">
        <w:rPr>
          <w:color w:val="FF0000"/>
        </w:rPr>
        <w:t xml:space="preserve"> уве</w:t>
      </w:r>
      <w:r w:rsidR="004A7A1C">
        <w:rPr>
          <w:color w:val="FF0000"/>
        </w:rPr>
        <w:t>домив</w:t>
      </w:r>
      <w:r w:rsidR="008043A4" w:rsidRPr="008043A4">
        <w:rPr>
          <w:color w:val="FF0000"/>
        </w:rPr>
        <w:t xml:space="preserve"> куратора закупки по почте,</w:t>
      </w:r>
      <w:r w:rsidRPr="008043A4">
        <w:rPr>
          <w:color w:val="FF0000"/>
        </w:rPr>
        <w:t xml:space="preserve"> и подав взамен исправленную заявку</w:t>
      </w:r>
      <w:r w:rsidR="008043A4" w:rsidRPr="008043A4">
        <w:rPr>
          <w:color w:val="FF0000"/>
        </w:rPr>
        <w:t xml:space="preserve"> в соответствие с </w:t>
      </w:r>
      <w:proofErr w:type="spellStart"/>
      <w:r w:rsidR="008043A4" w:rsidRPr="008043A4">
        <w:rPr>
          <w:color w:val="FF0000"/>
        </w:rPr>
        <w:t>п.п</w:t>
      </w:r>
      <w:proofErr w:type="spellEnd"/>
      <w:r w:rsidR="008043A4" w:rsidRPr="008043A4">
        <w:rPr>
          <w:color w:val="FF0000"/>
        </w:rPr>
        <w:t>. 6.5.4 – 6.5.5</w:t>
      </w:r>
      <w:r w:rsidRPr="008043A4">
        <w:rPr>
          <w:color w:val="FF0000"/>
        </w:rPr>
        <w:t xml:space="preserve"> – не позднее окончания срока подачи заявок на участие в закупке.</w:t>
      </w:r>
    </w:p>
    <w:p w:rsidR="00A63681" w:rsidRDefault="00A63681" w:rsidP="00A63681">
      <w:pPr>
        <w:pStyle w:val="111"/>
        <w:rPr>
          <w:color w:val="auto"/>
        </w:rPr>
      </w:pPr>
      <w:r>
        <w:t xml:space="preserve">В том случае,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закупки, то заявки необходимо направлять на электронный адрес </w:t>
      </w:r>
      <w:hyperlink r:id="rId14" w:history="1">
        <w:r>
          <w:rPr>
            <w:rStyle w:val="ae"/>
          </w:rPr>
          <w:t>zakupki@eurosib-td.ru</w:t>
        </w:r>
      </w:hyperlink>
    </w:p>
    <w:p w:rsidR="00A63681" w:rsidRDefault="00A63681" w:rsidP="00A63681">
      <w:pPr>
        <w:pStyle w:val="111"/>
      </w:pPr>
      <w:r>
        <w:t xml:space="preserve">В теме письма на электронную почту необходимо указать: № закупки, № лота, фамилию куратора закупки, фразу «НЕ ВСКРЫВАТЬ ДО (время и дата окончания приема заявок)». </w:t>
      </w:r>
    </w:p>
    <w:p w:rsidR="00A63681" w:rsidRPr="00A63681" w:rsidRDefault="00A63681" w:rsidP="00A63681">
      <w:pPr>
        <w:pStyle w:val="111"/>
      </w:pPr>
      <w:r>
        <w:t>Размер одного письма (суммы размеров файлов, пересылаемого архива) не должен превышать 30 мегабайт.</w:t>
      </w:r>
    </w:p>
    <w:p w:rsidR="00BC611E" w:rsidRPr="002E30A6" w:rsidRDefault="00990687" w:rsidP="00BC611E">
      <w:pPr>
        <w:pStyle w:val="113"/>
        <w:rPr>
          <w:color w:val="auto"/>
        </w:rPr>
      </w:pPr>
      <w:bookmarkStart w:id="15" w:name="_Ref5457343"/>
      <w:r w:rsidRPr="002E30A6">
        <w:rPr>
          <w:color w:val="auto"/>
        </w:rPr>
        <w:t>Участие консорциума в закупке</w:t>
      </w:r>
      <w:bookmarkEnd w:id="15"/>
    </w:p>
    <w:p w:rsidR="00BB3074" w:rsidRPr="002E30A6" w:rsidRDefault="00A911F1" w:rsidP="00CB44EB">
      <w:pPr>
        <w:pStyle w:val="111"/>
        <w:rPr>
          <w:color w:val="auto"/>
        </w:rPr>
      </w:pPr>
      <w:r w:rsidRPr="002E30A6">
        <w:rPr>
          <w:color w:val="auto"/>
        </w:rPr>
        <w:t>Участник</w:t>
      </w:r>
      <w:r w:rsidR="00BB3074" w:rsidRPr="002E30A6">
        <w:rPr>
          <w:color w:val="auto"/>
        </w:rPr>
        <w:t xml:space="preserve"> закупки </w:t>
      </w:r>
      <w:r w:rsidRPr="002E30A6">
        <w:rPr>
          <w:color w:val="auto"/>
        </w:rPr>
        <w:t xml:space="preserve">(главный участник) может подать от имени нескольких участников закупки </w:t>
      </w:r>
      <w:r w:rsidR="000700AA" w:rsidRPr="002E30A6">
        <w:rPr>
          <w:color w:val="auto"/>
        </w:rPr>
        <w:t xml:space="preserve">(консорциума) </w:t>
      </w:r>
      <w:r w:rsidR="00BB3074" w:rsidRPr="002E30A6">
        <w:rPr>
          <w:color w:val="auto"/>
        </w:rPr>
        <w:t>подать заявку на участие в закупке.</w:t>
      </w:r>
    </w:p>
    <w:p w:rsidR="00CB44EB" w:rsidRPr="002E30A6" w:rsidRDefault="00BC611E" w:rsidP="00CB44EB">
      <w:pPr>
        <w:pStyle w:val="111"/>
        <w:rPr>
          <w:color w:val="auto"/>
        </w:rPr>
      </w:pPr>
      <w:r w:rsidRPr="002E30A6">
        <w:rPr>
          <w:color w:val="auto"/>
        </w:rPr>
        <w:t xml:space="preserve">Если </w:t>
      </w:r>
      <w:r w:rsidR="008220DF" w:rsidRPr="002E30A6">
        <w:rPr>
          <w:color w:val="auto"/>
        </w:rPr>
        <w:t xml:space="preserve">соглашение между участниками консорциума не представлено </w:t>
      </w:r>
      <w:r w:rsidR="00E6360B" w:rsidRPr="002E30A6">
        <w:rPr>
          <w:color w:val="auto"/>
        </w:rPr>
        <w:t xml:space="preserve">в составе </w:t>
      </w:r>
      <w:r w:rsidRPr="002E30A6">
        <w:rPr>
          <w:color w:val="auto"/>
        </w:rPr>
        <w:t>заявк</w:t>
      </w:r>
      <w:r w:rsidR="00E6360B" w:rsidRPr="002E30A6">
        <w:rPr>
          <w:color w:val="auto"/>
        </w:rPr>
        <w:t>и</w:t>
      </w:r>
      <w:r w:rsidRPr="002E30A6">
        <w:rPr>
          <w:color w:val="auto"/>
        </w:rPr>
        <w:t xml:space="preserve">, </w:t>
      </w:r>
      <w:r w:rsidR="001A484B" w:rsidRPr="002E30A6">
        <w:rPr>
          <w:color w:val="auto"/>
        </w:rPr>
        <w:t xml:space="preserve">— </w:t>
      </w:r>
      <w:r w:rsidRPr="002E30A6">
        <w:rPr>
          <w:color w:val="auto"/>
        </w:rPr>
        <w:t>участник считается подавшим заявку от своего имени и действующим в своих интересах.</w:t>
      </w:r>
    </w:p>
    <w:p w:rsidR="00BC611E" w:rsidRPr="002E30A6" w:rsidRDefault="00087952" w:rsidP="00BC611E">
      <w:pPr>
        <w:pStyle w:val="111"/>
        <w:rPr>
          <w:color w:val="auto"/>
        </w:rPr>
      </w:pPr>
      <w:r w:rsidRPr="002E30A6">
        <w:rPr>
          <w:color w:val="auto"/>
        </w:rPr>
        <w:t>Участники, выступающие на стороне одного участника, не вправе участвовать в этой же закупке самостоятельно</w:t>
      </w:r>
      <w:r w:rsidR="00BC611E" w:rsidRPr="002E30A6">
        <w:rPr>
          <w:color w:val="auto"/>
        </w:rPr>
        <w:t>.</w:t>
      </w:r>
    </w:p>
    <w:p w:rsidR="00BC611E" w:rsidRPr="002E30A6" w:rsidRDefault="0036496B" w:rsidP="00BC611E">
      <w:pPr>
        <w:pStyle w:val="111"/>
        <w:rPr>
          <w:color w:val="auto"/>
        </w:rPr>
      </w:pPr>
      <w:r w:rsidRPr="002E30A6">
        <w:rPr>
          <w:color w:val="auto"/>
        </w:rPr>
        <w:t>Каждый участник закупки, выступающий</w:t>
      </w:r>
      <w:r w:rsidR="00BC611E" w:rsidRPr="002E30A6">
        <w:rPr>
          <w:color w:val="auto"/>
        </w:rPr>
        <w:t xml:space="preserve"> на стороне одного участника, долж</w:t>
      </w:r>
      <w:r w:rsidR="00072709" w:rsidRPr="002E30A6">
        <w:rPr>
          <w:color w:val="auto"/>
        </w:rPr>
        <w:t>ен</w:t>
      </w:r>
      <w:r w:rsidR="00BC611E" w:rsidRPr="002E30A6">
        <w:rPr>
          <w:color w:val="auto"/>
        </w:rPr>
        <w:t xml:space="preserve"> соответствовать общим треб</w:t>
      </w:r>
      <w:r w:rsidR="00BF38E5" w:rsidRPr="002E30A6">
        <w:rPr>
          <w:color w:val="auto"/>
        </w:rPr>
        <w:t>ованиям к участникам закупки, предусмотренными документацией о закупке.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Привлечение субподрядчиков</w:t>
      </w:r>
    </w:p>
    <w:p w:rsidR="00595496" w:rsidRPr="002E30A6" w:rsidRDefault="00595496" w:rsidP="00595496">
      <w:pPr>
        <w:pStyle w:val="111"/>
        <w:rPr>
          <w:color w:val="auto"/>
        </w:rPr>
      </w:pPr>
      <w:r w:rsidRPr="002E30A6">
        <w:rPr>
          <w:color w:val="auto"/>
        </w:rPr>
        <w:lastRenderedPageBreak/>
        <w:t>Участник закупки может привлекать субподрядчиков (соисполнителей), если это не запрещено проектом договора.</w:t>
      </w:r>
    </w:p>
    <w:p w:rsidR="00595496" w:rsidRPr="002E30A6" w:rsidRDefault="00595496" w:rsidP="00595496">
      <w:pPr>
        <w:pStyle w:val="111"/>
        <w:rPr>
          <w:color w:val="auto"/>
        </w:rPr>
      </w:pPr>
      <w:r w:rsidRPr="002E30A6">
        <w:rPr>
          <w:color w:val="auto"/>
        </w:rPr>
        <w:t>Участник закупки в рамках рассмотрения или оценки заявок на участие в закупке может использовать документы, подтверждающие соответствие субподрядчиков специальным требованиям, как собственные.</w:t>
      </w:r>
    </w:p>
    <w:p w:rsidR="00595496" w:rsidRPr="002E30A6" w:rsidRDefault="00595496" w:rsidP="00595496">
      <w:pPr>
        <w:pStyle w:val="111"/>
        <w:rPr>
          <w:color w:val="auto"/>
        </w:rPr>
      </w:pPr>
      <w:r w:rsidRPr="002E30A6">
        <w:rPr>
          <w:color w:val="auto"/>
        </w:rPr>
        <w:t>Привлекаемые субподрядчики должны соответствовать требованиям к участникам закупки, предусмотренным документацией о закупке.</w:t>
      </w:r>
    </w:p>
    <w:p w:rsidR="00620D7C" w:rsidRPr="002E30A6" w:rsidRDefault="00595496" w:rsidP="00595496">
      <w:pPr>
        <w:pStyle w:val="111"/>
        <w:rPr>
          <w:color w:val="auto"/>
        </w:rPr>
      </w:pPr>
      <w:r w:rsidRPr="002E30A6">
        <w:rPr>
          <w:color w:val="auto"/>
        </w:rP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 w:rsidRPr="002E30A6">
        <w:rPr>
          <w:color w:val="auto"/>
        </w:rPr>
        <w:t>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Победа в закупке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 xml:space="preserve">Победителем становится участник, отвечающий требованиям </w:t>
      </w:r>
      <w:r w:rsidRPr="002E30A6">
        <w:rPr>
          <w:b/>
          <w:color w:val="auto"/>
        </w:rPr>
        <w:t xml:space="preserve">раздела </w:t>
      </w:r>
      <w:r w:rsidR="00720D2A" w:rsidRPr="002E30A6">
        <w:rPr>
          <w:b/>
          <w:color w:val="auto"/>
        </w:rPr>
        <w:t>4</w:t>
      </w:r>
      <w:r w:rsidRPr="002E30A6">
        <w:rPr>
          <w:color w:val="auto"/>
        </w:rPr>
        <w:t xml:space="preserve"> документации о </w:t>
      </w:r>
      <w:r w:rsidR="0042079E" w:rsidRPr="002E30A6">
        <w:rPr>
          <w:color w:val="auto"/>
        </w:rPr>
        <w:t>закупке и подавший заявку:</w:t>
      </w:r>
    </w:p>
    <w:p w:rsidR="00BC611E" w:rsidRPr="002E30A6" w:rsidRDefault="00BC611E" w:rsidP="00BC611E">
      <w:pPr>
        <w:pStyle w:val="a0"/>
        <w:rPr>
          <w:color w:val="auto"/>
        </w:rPr>
      </w:pPr>
      <w:r w:rsidRPr="002E30A6">
        <w:rPr>
          <w:color w:val="auto"/>
        </w:rPr>
        <w:t xml:space="preserve">Отвечающую требованиям </w:t>
      </w:r>
      <w:r w:rsidRPr="002E30A6">
        <w:rPr>
          <w:rStyle w:val="affff"/>
          <w:color w:val="auto"/>
        </w:rPr>
        <w:t xml:space="preserve">раздела </w:t>
      </w:r>
      <w:r w:rsidR="001640B9" w:rsidRPr="002E30A6">
        <w:rPr>
          <w:rStyle w:val="affff"/>
          <w:color w:val="auto"/>
        </w:rPr>
        <w:t>3</w:t>
      </w:r>
      <w:r w:rsidRPr="002E30A6">
        <w:rPr>
          <w:rStyle w:val="affff"/>
          <w:color w:val="auto"/>
        </w:rPr>
        <w:t xml:space="preserve">, </w:t>
      </w:r>
      <w:r w:rsidR="001640B9" w:rsidRPr="002E30A6">
        <w:rPr>
          <w:rStyle w:val="affff"/>
          <w:color w:val="auto"/>
        </w:rPr>
        <w:t>5</w:t>
      </w:r>
      <w:r w:rsidRPr="002E30A6">
        <w:rPr>
          <w:color w:val="auto"/>
        </w:rPr>
        <w:t xml:space="preserve"> документации о закупке.</w:t>
      </w:r>
    </w:p>
    <w:p w:rsidR="00BC611E" w:rsidRPr="002E30A6" w:rsidRDefault="00681F55" w:rsidP="00BC611E">
      <w:pPr>
        <w:pStyle w:val="a0"/>
        <w:rPr>
          <w:color w:val="auto"/>
        </w:rPr>
      </w:pPr>
      <w:sdt>
        <w:sdtPr>
          <w:rPr>
            <w:color w:val="auto"/>
          </w:rPr>
          <w:alias w:val="Определения победителя"/>
          <w:tag w:val="Определения победителя"/>
          <w:id w:val="-121613066"/>
          <w:lock w:val="sdtLocked"/>
          <w:placeholder>
            <w:docPart w:val="90376408C86D4C95B4ACCF5392459A40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EndPr/>
        <w:sdtContent>
          <w:r w:rsidR="00822180" w:rsidRPr="002E30A6">
            <w:rPr>
              <w:color w:val="auto"/>
            </w:rPr>
            <w:t xml:space="preserve">Набравшую наибольшее количество баллов относительно критериев оценки, предусмотренных </w:t>
          </w:r>
          <w:r w:rsidR="00822180" w:rsidRPr="002E30A6">
            <w:rPr>
              <w:b/>
              <w:color w:val="auto"/>
            </w:rPr>
            <w:t>разделом 7</w:t>
          </w:r>
          <w:r w:rsidR="00822180" w:rsidRPr="002E30A6">
            <w:rPr>
              <w:color w:val="auto"/>
            </w:rPr>
            <w:t xml:space="preserve"> документации о закупке</w:t>
          </w:r>
        </w:sdtContent>
      </w:sdt>
      <w:r w:rsidR="00BC611E" w:rsidRPr="002E30A6">
        <w:rPr>
          <w:color w:val="auto"/>
        </w:rPr>
        <w:t>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Изменение документации о закупке, отмена закупки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 w:rsidRPr="002E30A6">
        <w:rPr>
          <w:color w:val="auto"/>
        </w:rPr>
        <w:t xml:space="preserve">роводится </w:t>
      </w:r>
      <w:proofErr w:type="spellStart"/>
      <w:r w:rsidR="00AD4EB8" w:rsidRPr="002E30A6">
        <w:rPr>
          <w:color w:val="auto"/>
        </w:rPr>
        <w:t>многолотовая</w:t>
      </w:r>
      <w:proofErr w:type="spellEnd"/>
      <w:r w:rsidR="00AD4EB8" w:rsidRPr="002E30A6">
        <w:rPr>
          <w:color w:val="auto"/>
        </w:rPr>
        <w:t xml:space="preserve"> закупка.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Специальные процедуры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 xml:space="preserve">Информация о специальных процедурах (переторжка, предварительный квалификационный отбор) содержится в </w:t>
      </w:r>
      <w:r w:rsidRPr="002E30A6">
        <w:rPr>
          <w:rStyle w:val="affff"/>
          <w:color w:val="auto"/>
        </w:rPr>
        <w:t xml:space="preserve">разделе </w:t>
      </w:r>
      <w:r w:rsidR="00BD5962" w:rsidRPr="002E30A6">
        <w:rPr>
          <w:rStyle w:val="affff"/>
          <w:color w:val="auto"/>
        </w:rPr>
        <w:t>7</w:t>
      </w:r>
      <w:r w:rsidRPr="002E30A6">
        <w:rPr>
          <w:color w:val="auto"/>
        </w:rPr>
        <w:t xml:space="preserve"> документации о закупке.</w:t>
      </w:r>
    </w:p>
    <w:p w:rsidR="00BC2E2A" w:rsidRPr="002E30A6" w:rsidRDefault="00BC611E" w:rsidP="00822180">
      <w:pPr>
        <w:pStyle w:val="111"/>
        <w:rPr>
          <w:color w:val="auto"/>
        </w:rPr>
      </w:pPr>
      <w:r w:rsidRPr="002E30A6">
        <w:rPr>
          <w:color w:val="auto"/>
        </w:rPr>
        <w:t xml:space="preserve">Специальная процедура не проводится, если не предусмотрена </w:t>
      </w:r>
      <w:r w:rsidRPr="002E30A6">
        <w:rPr>
          <w:b/>
          <w:color w:val="auto"/>
        </w:rPr>
        <w:t>разделом 7</w:t>
      </w:r>
      <w:r w:rsidRPr="002E30A6">
        <w:rPr>
          <w:color w:val="auto"/>
        </w:rPr>
        <w:t xml:space="preserve"> документации о закупке.</w:t>
      </w:r>
    </w:p>
    <w:p w:rsidR="00743B9E" w:rsidRPr="002E30A6" w:rsidRDefault="00BC611E" w:rsidP="00514905">
      <w:pPr>
        <w:pStyle w:val="1"/>
        <w:rPr>
          <w:color w:val="auto"/>
        </w:rPr>
      </w:pPr>
      <w:r w:rsidRPr="002E30A6">
        <w:rPr>
          <w:color w:val="auto"/>
        </w:rPr>
        <w:br w:type="page"/>
      </w:r>
      <w:bookmarkStart w:id="16" w:name="_Ref6045544"/>
      <w:bookmarkStart w:id="17" w:name="_Toc74635882"/>
      <w:r w:rsidR="005C6EBE" w:rsidRPr="002E30A6">
        <w:rPr>
          <w:color w:val="auto"/>
        </w:rPr>
        <w:lastRenderedPageBreak/>
        <w:t>Рассмотрение</w:t>
      </w:r>
      <w:r w:rsidR="00743B9E" w:rsidRPr="002E30A6">
        <w:rPr>
          <w:color w:val="auto"/>
        </w:rPr>
        <w:t xml:space="preserve"> </w:t>
      </w:r>
      <w:r w:rsidR="002C1726" w:rsidRPr="002E30A6">
        <w:rPr>
          <w:color w:val="auto"/>
        </w:rPr>
        <w:t>заявок</w:t>
      </w:r>
      <w:r w:rsidR="0096528F" w:rsidRPr="002E30A6">
        <w:rPr>
          <w:color w:val="auto"/>
        </w:rPr>
        <w:t>,</w:t>
      </w:r>
      <w:r w:rsidR="002C1726" w:rsidRPr="002E30A6">
        <w:rPr>
          <w:color w:val="auto"/>
        </w:rPr>
        <w:t xml:space="preserve"> выбор победителя</w:t>
      </w:r>
      <w:r w:rsidR="0096528F" w:rsidRPr="002E30A6">
        <w:rPr>
          <w:color w:val="auto"/>
        </w:rPr>
        <w:t>, заключение договора</w:t>
      </w:r>
      <w:bookmarkEnd w:id="14"/>
      <w:bookmarkEnd w:id="16"/>
      <w:bookmarkEnd w:id="17"/>
    </w:p>
    <w:p w:rsidR="008B7E5B" w:rsidRPr="002E30A6" w:rsidRDefault="008B7E5B" w:rsidP="00055118">
      <w:pPr>
        <w:pStyle w:val="113"/>
        <w:rPr>
          <w:color w:val="auto"/>
        </w:rPr>
      </w:pPr>
      <w:r w:rsidRPr="002E30A6">
        <w:rPr>
          <w:color w:val="auto"/>
        </w:rP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90376408C86D4C95B4ACCF5392459A40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EndPr/>
      <w:sdtContent>
        <w:p w:rsidR="00822180" w:rsidRPr="002E30A6" w:rsidRDefault="00822180" w:rsidP="000378A3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 w:rsidRPr="002E30A6">
            <w:rPr>
              <w:color w:val="auto"/>
            </w:rPr>
            <w:t>Закупочная комиссия рассматривает заявки на участие в закупке,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:rsidR="00822180" w:rsidRPr="002E30A6" w:rsidRDefault="00822180" w:rsidP="000378A3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В рамках закупки составляется только итоговый протокол.</w:t>
          </w:r>
        </w:p>
        <w:p w:rsidR="0090303E" w:rsidRPr="002E30A6" w:rsidRDefault="00681F55" w:rsidP="005930C1">
          <w:pPr>
            <w:pStyle w:val="111"/>
            <w:numPr>
              <w:ilvl w:val="0"/>
              <w:numId w:val="0"/>
            </w:numPr>
            <w:rPr>
              <w:rFonts w:eastAsiaTheme="minorEastAsia" w:cstheme="minorBidi"/>
              <w:color w:val="auto"/>
              <w:lang w:eastAsia="en-US"/>
            </w:rPr>
          </w:pPr>
        </w:p>
      </w:sdtContent>
    </w:sdt>
    <w:p w:rsidR="00B84060" w:rsidRPr="002E30A6" w:rsidRDefault="00D11CDE" w:rsidP="00B84060">
      <w:pPr>
        <w:pStyle w:val="111"/>
        <w:rPr>
          <w:color w:val="auto"/>
        </w:rPr>
      </w:pPr>
      <w:r w:rsidRPr="002E30A6">
        <w:rPr>
          <w:color w:val="auto"/>
        </w:rPr>
        <w:t xml:space="preserve">При допустимости подачи альтернативных предложений и наличии альтернативных предложений — </w:t>
      </w:r>
      <w:r w:rsidR="00B84060" w:rsidRPr="002E30A6">
        <w:rPr>
          <w:color w:val="auto"/>
        </w:rPr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Pr="002E30A6" w:rsidRDefault="00B84060" w:rsidP="0090303E">
      <w:pPr>
        <w:pStyle w:val="111"/>
        <w:rPr>
          <w:color w:val="auto"/>
        </w:rPr>
      </w:pPr>
      <w:r w:rsidRPr="002E30A6">
        <w:rPr>
          <w:color w:val="auto"/>
        </w:rP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Pr="002E30A6" w:rsidRDefault="001135D1" w:rsidP="0090303E">
      <w:pPr>
        <w:pStyle w:val="111"/>
        <w:rPr>
          <w:color w:val="auto"/>
        </w:rPr>
      </w:pPr>
      <w:r w:rsidRPr="002E30A6">
        <w:rPr>
          <w:color w:val="auto"/>
        </w:rPr>
        <w:t>Все возможные риски отклонения заявки и ответственность, связанную с несвоевременным предоставлением документов по запросу заказчика, несет участник закупки</w:t>
      </w:r>
      <w:r w:rsidR="0042440C" w:rsidRPr="002E30A6">
        <w:rPr>
          <w:color w:val="auto"/>
        </w:rPr>
        <w:t>.</w:t>
      </w:r>
    </w:p>
    <w:p w:rsidR="00FC43C8" w:rsidRPr="002E30A6" w:rsidRDefault="00FC43C8" w:rsidP="00AE3EA2">
      <w:pPr>
        <w:pStyle w:val="113"/>
        <w:rPr>
          <w:color w:val="auto"/>
        </w:rPr>
      </w:pPr>
      <w:r w:rsidRPr="002E30A6">
        <w:rPr>
          <w:color w:val="auto"/>
        </w:rPr>
        <w:t>Основания отклонения заявки на участие в закупке</w:t>
      </w:r>
    </w:p>
    <w:p w:rsidR="00AC3004" w:rsidRPr="002E30A6" w:rsidRDefault="00AC3004" w:rsidP="00ED213E">
      <w:pPr>
        <w:pStyle w:val="111"/>
        <w:rPr>
          <w:color w:val="auto"/>
        </w:rPr>
      </w:pPr>
      <w:r w:rsidRPr="002E30A6">
        <w:rPr>
          <w:color w:val="auto"/>
        </w:rPr>
        <w:t>Закупочная комиссия отклоняет заявку на участие в закупке в следующих случаях:</w:t>
      </w:r>
    </w:p>
    <w:p w:rsidR="00ED213E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>Участник закупки не соответствует требованиям, предъявляемым документацией о закупке.</w:t>
      </w:r>
    </w:p>
    <w:p w:rsidR="00ED213E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>Заявка на участие в закупке не соответствует требованиям, предъявляемым документацией о закупке.</w:t>
      </w:r>
    </w:p>
    <w:p w:rsidR="00ED213E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>Предложение участника закупки не соответствует требованиям, предъявляемым документацией о закупке.</w:t>
      </w:r>
    </w:p>
    <w:p w:rsidR="00ED213E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>Заявка содержит недостоверную информацию.</w:t>
      </w:r>
    </w:p>
    <w:p w:rsidR="00FC43C8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 xml:space="preserve">Заявка подана после окончания </w:t>
      </w:r>
      <w:r w:rsidR="003E5DD0" w:rsidRPr="002E30A6">
        <w:rPr>
          <w:color w:val="auto"/>
        </w:rPr>
        <w:t xml:space="preserve">срока </w:t>
      </w:r>
      <w:r w:rsidRPr="002E30A6">
        <w:rPr>
          <w:color w:val="auto"/>
        </w:rPr>
        <w:t>подачи заявок.</w:t>
      </w:r>
    </w:p>
    <w:p w:rsidR="00DC068F" w:rsidRPr="002E30A6" w:rsidRDefault="00E74F31" w:rsidP="00DC068F">
      <w:pPr>
        <w:pStyle w:val="111"/>
        <w:rPr>
          <w:color w:val="auto"/>
        </w:rPr>
      </w:pPr>
      <w:r w:rsidRPr="002E30A6">
        <w:rPr>
          <w:color w:val="auto"/>
        </w:rPr>
        <w:t>Закупочная комиссия вправе отклонить заявку на участие в закупке</w:t>
      </w:r>
      <w:r w:rsidR="00DC068F" w:rsidRPr="002E30A6">
        <w:rPr>
          <w:color w:val="auto"/>
        </w:rPr>
        <w:t xml:space="preserve"> в следующих случаях:</w:t>
      </w:r>
    </w:p>
    <w:p w:rsidR="00A43906" w:rsidRDefault="00DC068F" w:rsidP="00DC068F">
      <w:pPr>
        <w:pStyle w:val="a0"/>
        <w:rPr>
          <w:color w:val="auto"/>
        </w:rPr>
      </w:pPr>
      <w:r w:rsidRPr="002E30A6">
        <w:rPr>
          <w:color w:val="auto"/>
        </w:rPr>
        <w:t>Предлагаемая цена заявки превышает начальную</w:t>
      </w:r>
      <w:r w:rsidR="00E74F31" w:rsidRPr="002E30A6">
        <w:rPr>
          <w:color w:val="auto"/>
        </w:rPr>
        <w:t xml:space="preserve"> (максимал</w:t>
      </w:r>
      <w:r w:rsidR="000145A3" w:rsidRPr="002E30A6">
        <w:rPr>
          <w:color w:val="auto"/>
        </w:rPr>
        <w:t xml:space="preserve">ьную) цену договора (цена </w:t>
      </w:r>
      <w:r w:rsidRPr="002E30A6">
        <w:rPr>
          <w:color w:val="auto"/>
        </w:rPr>
        <w:t>лота).</w:t>
      </w:r>
    </w:p>
    <w:p w:rsidR="00111BA3" w:rsidRPr="002E30A6" w:rsidRDefault="00111BA3" w:rsidP="00DC068F">
      <w:pPr>
        <w:pStyle w:val="a0"/>
        <w:rPr>
          <w:color w:val="auto"/>
        </w:rPr>
      </w:pPr>
      <w:r>
        <w:rPr>
          <w:color w:val="auto"/>
        </w:rPr>
        <w:t xml:space="preserve">Предлагаемая цена заявки </w:t>
      </w:r>
      <w:r>
        <w:t>содержит аномально заниженную предлагаемую цену договора (лота). Аномально заниженной ценой договора (ценой лота) признается снижение цены</w:t>
      </w:r>
      <w:r w:rsidR="0081330E">
        <w:t xml:space="preserve"> </w:t>
      </w:r>
      <w:r>
        <w:t xml:space="preserve">на </w:t>
      </w:r>
      <w:r w:rsidR="0081330E" w:rsidRPr="0081330E">
        <w:fldChar w:fldCharType="begin"/>
      </w:r>
      <w:r w:rsidR="0081330E" w:rsidRPr="0081330E">
        <w:instrText xml:space="preserve"> =</w:instrText>
      </w:r>
      <w:fldSimple w:instr=" MERGEFIELD &quot;Антидемпинг&quot; ">
        <w:r w:rsidR="00F2034C">
          <w:rPr>
            <w:noProof/>
          </w:rPr>
          <w:instrText>«Антидемпинг»</w:instrText>
        </w:r>
      </w:fldSimple>
      <w:r w:rsidR="0081330E" w:rsidRPr="0081330E">
        <w:instrText xml:space="preserve">*100 \# "0%"  </w:instrText>
      </w:r>
      <w:r w:rsidR="0081330E" w:rsidRPr="0081330E">
        <w:fldChar w:fldCharType="separate"/>
      </w:r>
      <w:r w:rsidR="00F2034C">
        <w:rPr>
          <w:b/>
          <w:noProof/>
        </w:rPr>
        <w:t>!Синтаксическая ошибка, «</w:t>
      </w:r>
      <w:r w:rsidR="0081330E" w:rsidRPr="0081330E">
        <w:fldChar w:fldCharType="end"/>
      </w:r>
      <w:r w:rsidR="0081330E">
        <w:t xml:space="preserve"> </w:t>
      </w:r>
      <w:r>
        <w:t>и более от</w:t>
      </w:r>
      <w:r w:rsidRPr="009A6E5C">
        <w:t xml:space="preserve"> </w:t>
      </w:r>
      <w:r w:rsidRPr="00925809">
        <w:t>НМЦД</w:t>
      </w:r>
      <w:r>
        <w:t>.</w:t>
      </w:r>
    </w:p>
    <w:p w:rsidR="00DC068F" w:rsidRPr="002E30A6" w:rsidRDefault="00DC068F" w:rsidP="00DC068F">
      <w:pPr>
        <w:pStyle w:val="a0"/>
        <w:rPr>
          <w:color w:val="auto"/>
        </w:rPr>
      </w:pPr>
      <w:r w:rsidRPr="002E30A6">
        <w:rPr>
          <w:color w:val="auto"/>
        </w:rPr>
        <w:t>По решению закупочной комиссии в иных случаях.</w:t>
      </w:r>
    </w:p>
    <w:p w:rsidR="00FF7F6D" w:rsidRPr="002E30A6" w:rsidRDefault="00FF7F6D" w:rsidP="00FC43C8">
      <w:pPr>
        <w:pStyle w:val="111"/>
        <w:rPr>
          <w:color w:val="auto"/>
        </w:rPr>
      </w:pPr>
      <w:r w:rsidRPr="002E30A6">
        <w:rPr>
          <w:color w:val="auto"/>
        </w:rPr>
        <w:t>Заявка на участие в закупке</w:t>
      </w:r>
      <w:r w:rsidR="000F1A7E" w:rsidRPr="002E30A6">
        <w:rPr>
          <w:color w:val="auto"/>
        </w:rPr>
        <w:t xml:space="preserve"> </w:t>
      </w:r>
      <w:r w:rsidRPr="002E30A6">
        <w:rPr>
          <w:color w:val="auto"/>
        </w:rPr>
        <w:t>не отклоняется, если коллизии или неполнота заявки устранима способами</w:t>
      </w:r>
      <w:r w:rsidR="00F7694B" w:rsidRPr="002E30A6">
        <w:rPr>
          <w:color w:val="auto"/>
        </w:rPr>
        <w:t xml:space="preserve">, указанными в </w:t>
      </w:r>
      <w:r w:rsidR="00F7694B" w:rsidRPr="002E30A6">
        <w:rPr>
          <w:rStyle w:val="affff"/>
          <w:color w:val="auto"/>
        </w:rPr>
        <w:t xml:space="preserve">п. </w:t>
      </w:r>
      <w:r w:rsidR="00F7694B" w:rsidRPr="002E30A6">
        <w:rPr>
          <w:rStyle w:val="affff"/>
          <w:color w:val="auto"/>
        </w:rPr>
        <w:fldChar w:fldCharType="begin"/>
      </w:r>
      <w:r w:rsidR="00F7694B" w:rsidRPr="002E30A6">
        <w:rPr>
          <w:rStyle w:val="affff"/>
          <w:color w:val="auto"/>
        </w:rPr>
        <w:instrText xml:space="preserve"> REF _Ref6048070 \r \h  \* MERGEFORMAT </w:instrText>
      </w:r>
      <w:r w:rsidR="00F7694B" w:rsidRPr="002E30A6">
        <w:rPr>
          <w:rStyle w:val="affff"/>
          <w:color w:val="auto"/>
        </w:rPr>
      </w:r>
      <w:r w:rsidR="00F7694B"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7.3</w:t>
      </w:r>
      <w:r w:rsidR="00F7694B" w:rsidRPr="002E30A6">
        <w:rPr>
          <w:rStyle w:val="affff"/>
          <w:color w:val="auto"/>
        </w:rPr>
        <w:fldChar w:fldCharType="end"/>
      </w:r>
      <w:r w:rsidRPr="002E30A6">
        <w:rPr>
          <w:color w:val="auto"/>
        </w:rPr>
        <w:t>.</w:t>
      </w:r>
    </w:p>
    <w:p w:rsidR="00804F4E" w:rsidRPr="002E30A6" w:rsidRDefault="00F74349" w:rsidP="00C07F23">
      <w:pPr>
        <w:pStyle w:val="113"/>
        <w:rPr>
          <w:color w:val="auto"/>
        </w:rPr>
      </w:pPr>
      <w:bookmarkStart w:id="18" w:name="_Ref6048070"/>
      <w:r w:rsidRPr="002E30A6">
        <w:rPr>
          <w:color w:val="auto"/>
        </w:rPr>
        <w:t>Разрешение коллизий</w:t>
      </w:r>
      <w:r w:rsidR="003F1AC0" w:rsidRPr="002E30A6">
        <w:rPr>
          <w:color w:val="auto"/>
        </w:rPr>
        <w:t xml:space="preserve"> и неполноты</w:t>
      </w:r>
      <w:r w:rsidR="00492F5D" w:rsidRPr="002E30A6">
        <w:rPr>
          <w:color w:val="auto"/>
        </w:rPr>
        <w:t xml:space="preserve"> заявки на участие в закупке</w:t>
      </w:r>
      <w:bookmarkEnd w:id="18"/>
    </w:p>
    <w:p w:rsidR="00E030C7" w:rsidRPr="002E30A6" w:rsidRDefault="00E030C7" w:rsidP="00E030C7">
      <w:pPr>
        <w:pStyle w:val="111"/>
        <w:rPr>
          <w:color w:val="auto"/>
        </w:rPr>
      </w:pPr>
      <w:r w:rsidRPr="002E30A6">
        <w:rPr>
          <w:color w:val="auto"/>
        </w:rP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Pr="002E30A6" w:rsidRDefault="00E030C7" w:rsidP="00E030C7">
      <w:pPr>
        <w:pStyle w:val="111"/>
        <w:rPr>
          <w:color w:val="auto"/>
        </w:rPr>
      </w:pPr>
      <w:r w:rsidRPr="002E30A6">
        <w:rPr>
          <w:color w:val="auto"/>
        </w:rPr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Pr="002E30A6" w:rsidRDefault="00E030C7" w:rsidP="00E030C7">
      <w:pPr>
        <w:pStyle w:val="111"/>
        <w:rPr>
          <w:color w:val="auto"/>
        </w:rPr>
      </w:pPr>
      <w:r w:rsidRPr="002E30A6">
        <w:rPr>
          <w:color w:val="auto"/>
        </w:rPr>
        <w:t>При несоответствии произведения цены</w:t>
      </w:r>
      <w:r w:rsidR="00C66EE7" w:rsidRPr="002E30A6">
        <w:rPr>
          <w:color w:val="auto"/>
        </w:rPr>
        <w:t xml:space="preserve"> позиции закупаемой продукции</w:t>
      </w:r>
      <w:r w:rsidRPr="002E30A6">
        <w:rPr>
          <w:color w:val="auto"/>
        </w:rP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 w:rsidRPr="002E30A6">
        <w:rPr>
          <w:color w:val="auto"/>
        </w:rPr>
        <w:t>.</w:t>
      </w:r>
    </w:p>
    <w:p w:rsidR="00FA6DA5" w:rsidRPr="002E30A6" w:rsidRDefault="00EE3E68" w:rsidP="00AC7B2E">
      <w:pPr>
        <w:pStyle w:val="111"/>
        <w:rPr>
          <w:color w:val="auto"/>
        </w:rPr>
      </w:pPr>
      <w:r w:rsidRPr="002E30A6">
        <w:rPr>
          <w:color w:val="auto"/>
        </w:rPr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Pr="002E30A6" w:rsidRDefault="005F6559" w:rsidP="005F6559">
      <w:pPr>
        <w:pStyle w:val="113"/>
        <w:rPr>
          <w:color w:val="auto"/>
        </w:rPr>
      </w:pPr>
      <w:r w:rsidRPr="002E30A6">
        <w:rPr>
          <w:color w:val="auto"/>
        </w:rPr>
        <w:lastRenderedPageBreak/>
        <w:t>Исправление заявки на участие в закупке</w:t>
      </w:r>
    </w:p>
    <w:p w:rsidR="005F6559" w:rsidRPr="002E30A6" w:rsidRDefault="005F6559" w:rsidP="005F6559">
      <w:pPr>
        <w:pStyle w:val="111"/>
        <w:rPr>
          <w:color w:val="auto"/>
        </w:rPr>
      </w:pPr>
      <w:r w:rsidRPr="002E30A6">
        <w:rPr>
          <w:color w:val="auto"/>
        </w:rPr>
        <w:t>Заказчик вправе запросить у участника закупки недостающие документы либо разъяснение по имеющимся замечаниям, предоставив участнику закупки время для устранения замечаний и представления требуемых документов.</w:t>
      </w:r>
    </w:p>
    <w:p w:rsidR="004F61AE" w:rsidRPr="002E30A6" w:rsidRDefault="00806211" w:rsidP="00C07F23">
      <w:pPr>
        <w:pStyle w:val="113"/>
        <w:rPr>
          <w:color w:val="auto"/>
        </w:rPr>
      </w:pPr>
      <w:r w:rsidRPr="002E30A6">
        <w:rPr>
          <w:color w:val="auto"/>
        </w:rPr>
        <w:t>Особенности рассмотрения документов участника закупки</w:t>
      </w:r>
    </w:p>
    <w:p w:rsidR="00806211" w:rsidRPr="002E30A6" w:rsidRDefault="00806211" w:rsidP="00806211">
      <w:pPr>
        <w:pStyle w:val="111"/>
        <w:rPr>
          <w:color w:val="auto"/>
        </w:rPr>
      </w:pPr>
      <w:r w:rsidRPr="002E30A6">
        <w:rPr>
          <w:color w:val="auto"/>
        </w:rP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 w:rsidRPr="002E30A6">
        <w:rPr>
          <w:rStyle w:val="affffff1"/>
          <w:color w:val="auto"/>
        </w:rPr>
        <w:footnoteReference w:id="4"/>
      </w:r>
      <w:r w:rsidRPr="002E30A6">
        <w:rPr>
          <w:color w:val="auto"/>
        </w:rPr>
        <w:t xml:space="preserve">, </w:t>
      </w:r>
      <w:r w:rsidR="00994929" w:rsidRPr="002E30A6">
        <w:rPr>
          <w:color w:val="auto"/>
        </w:rPr>
        <w:t>—</w:t>
      </w:r>
      <w:r w:rsidRPr="002E30A6">
        <w:rPr>
          <w:color w:val="auto"/>
        </w:rPr>
        <w:t xml:space="preserve"> заказчик вправе запросить этот документ у </w:t>
      </w:r>
      <w:r w:rsidR="00483D86" w:rsidRPr="002E30A6">
        <w:rPr>
          <w:color w:val="auto"/>
        </w:rPr>
        <w:t>организации</w:t>
      </w:r>
      <w:r w:rsidR="00565C3E" w:rsidRPr="002E30A6">
        <w:rPr>
          <w:color w:val="auto"/>
        </w:rPr>
        <w:t xml:space="preserve"> (органа)</w:t>
      </w:r>
      <w:r w:rsidRPr="002E30A6">
        <w:rPr>
          <w:color w:val="auto"/>
        </w:rPr>
        <w:t>, отвечающе</w:t>
      </w:r>
      <w:r w:rsidR="00565C3E" w:rsidRPr="002E30A6">
        <w:rPr>
          <w:color w:val="auto"/>
        </w:rPr>
        <w:t>й</w:t>
      </w:r>
      <w:r w:rsidRPr="002E30A6">
        <w:rPr>
          <w:color w:val="auto"/>
        </w:rPr>
        <w:t xml:space="preserve"> за выдачу этого документа</w:t>
      </w:r>
      <w:r w:rsidR="001E5740" w:rsidRPr="002E30A6">
        <w:rPr>
          <w:color w:val="auto"/>
        </w:rPr>
        <w:t>, и рассмотреть его, как если бы он был представлен участником закупки</w:t>
      </w:r>
      <w:r w:rsidRPr="002E30A6">
        <w:rPr>
          <w:color w:val="auto"/>
        </w:rPr>
        <w:t>.</w:t>
      </w:r>
    </w:p>
    <w:p w:rsidR="0023140C" w:rsidRPr="002E30A6" w:rsidRDefault="0023140C" w:rsidP="0023140C">
      <w:pPr>
        <w:pStyle w:val="110"/>
        <w:numPr>
          <w:ilvl w:val="1"/>
          <w:numId w:val="1"/>
        </w:numPr>
        <w:rPr>
          <w:color w:val="auto"/>
        </w:rPr>
      </w:pPr>
      <w:proofErr w:type="spellStart"/>
      <w:r w:rsidRPr="002E30A6">
        <w:rPr>
          <w:color w:val="auto"/>
        </w:rPr>
        <w:t>Дозапрос</w:t>
      </w:r>
      <w:proofErr w:type="spellEnd"/>
    </w:p>
    <w:sdt>
      <w:sdtPr>
        <w:rPr>
          <w:color w:val="auto"/>
        </w:rPr>
        <w:alias w:val="Дозапрос"/>
        <w:tag w:val="Дозапрос"/>
        <w:id w:val="-141890987"/>
        <w:lock w:val="sdtLocked"/>
        <w:placeholder>
          <w:docPart w:val="F24A4AF7F9644A8BAC5D0707247C588D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EndPr/>
      <w:sdtContent>
        <w:p w:rsidR="00822180" w:rsidRPr="002E30A6" w:rsidRDefault="00822180" w:rsidP="000378A3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 xml:space="preserve"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</w:t>
          </w:r>
          <w:proofErr w:type="spellStart"/>
          <w:r w:rsidRPr="002E30A6">
            <w:rPr>
              <w:color w:val="auto"/>
            </w:rPr>
            <w:t>дозапрос</w:t>
          </w:r>
          <w:proofErr w:type="spellEnd"/>
          <w:r w:rsidRPr="002E30A6">
            <w:rPr>
              <w:color w:val="auto"/>
            </w:rPr>
            <w:t>).</w:t>
          </w:r>
        </w:p>
        <w:p w:rsidR="0023140C" w:rsidRPr="002E30A6" w:rsidRDefault="00822180" w:rsidP="0023140C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Pr="002E30A6" w:rsidRDefault="00D8017A" w:rsidP="00C07F23">
      <w:pPr>
        <w:pStyle w:val="113"/>
        <w:rPr>
          <w:color w:val="auto"/>
        </w:rPr>
      </w:pPr>
      <w:r w:rsidRPr="002E30A6">
        <w:rPr>
          <w:color w:val="auto"/>
        </w:rPr>
        <w:t>Особенности рассмотрения</w:t>
      </w:r>
      <w:r w:rsidR="00C07F23" w:rsidRPr="002E30A6">
        <w:rPr>
          <w:color w:val="auto"/>
        </w:rPr>
        <w:t xml:space="preserve"> сведений об опыте</w:t>
      </w:r>
    </w:p>
    <w:p w:rsidR="00C07F23" w:rsidRPr="002E30A6" w:rsidRDefault="00C07F23" w:rsidP="00C07F23">
      <w:pPr>
        <w:pStyle w:val="111"/>
        <w:rPr>
          <w:color w:val="auto"/>
        </w:rPr>
      </w:pPr>
      <w:bookmarkStart w:id="19" w:name="_Ref535245064"/>
      <w:r w:rsidRPr="002E30A6">
        <w:rPr>
          <w:color w:val="auto"/>
        </w:rPr>
        <w:t>Закупочной комиссией рассматрива</w:t>
      </w:r>
      <w:r w:rsidR="00C90F29" w:rsidRPr="002E30A6">
        <w:rPr>
          <w:color w:val="auto"/>
        </w:rPr>
        <w:t>ю</w:t>
      </w:r>
      <w:r w:rsidRPr="002E30A6">
        <w:rPr>
          <w:color w:val="auto"/>
        </w:rPr>
        <w:t xml:space="preserve">тся </w:t>
      </w:r>
      <w:r w:rsidR="00C90F29" w:rsidRPr="002E30A6">
        <w:rPr>
          <w:color w:val="auto"/>
        </w:rPr>
        <w:t>первые</w:t>
      </w:r>
      <w:r w:rsidRPr="002E30A6">
        <w:rPr>
          <w:color w:val="auto"/>
        </w:rPr>
        <w:t xml:space="preserve"> </w:t>
      </w:r>
      <w:bookmarkStart w:id="20" w:name="КДоговоров"/>
      <w:sdt>
        <w:sdtPr>
          <w:rPr>
            <w:rStyle w:val="aff9"/>
            <w:color w:val="auto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A2B0DA425CDD4DF78EA52474DCCFBD05"/>
          </w:placeholder>
          <w15:color w:val="FFFF00"/>
        </w:sdtPr>
        <w:sdtEndPr>
          <w:rPr>
            <w:rStyle w:val="aff9"/>
          </w:rPr>
        </w:sdtEndPr>
        <w:sdtContent>
          <w:r w:rsidR="00965BDA" w:rsidRPr="002E30A6">
            <w:rPr>
              <w:rStyle w:val="aff9"/>
              <w:color w:val="auto"/>
            </w:rPr>
            <w:fldChar w:fldCharType="begin"/>
          </w:r>
          <w:r w:rsidR="00965BDA" w:rsidRPr="002E30A6">
            <w:rPr>
              <w:rStyle w:val="aff9"/>
              <w:color w:val="auto"/>
            </w:rPr>
            <w:instrText xml:space="preserve"> MERGEFIELD "Максимальное_колво_рассматриваемых_дого" </w:instrText>
          </w:r>
          <w:r w:rsidR="00965BDA" w:rsidRPr="002E30A6">
            <w:rPr>
              <w:rStyle w:val="aff9"/>
              <w:color w:val="auto"/>
            </w:rPr>
            <w:fldChar w:fldCharType="separate"/>
          </w:r>
          <w:r w:rsidR="00F2034C">
            <w:rPr>
              <w:rStyle w:val="aff9"/>
              <w:noProof/>
              <w:color w:val="auto"/>
            </w:rPr>
            <w:t>«Максимальное_колво_рассматриваемых_дого»</w:t>
          </w:r>
          <w:r w:rsidR="00965BDA" w:rsidRPr="002E30A6">
            <w:rPr>
              <w:rStyle w:val="aff9"/>
              <w:color w:val="auto"/>
            </w:rPr>
            <w:fldChar w:fldCharType="end"/>
          </w:r>
        </w:sdtContent>
      </w:sdt>
      <w:bookmarkEnd w:id="20"/>
      <w:r w:rsidR="005F6B5F" w:rsidRPr="002E30A6">
        <w:rPr>
          <w:color w:val="auto"/>
        </w:rPr>
        <w:t xml:space="preserve"> договоров</w:t>
      </w:r>
      <w:r w:rsidR="00AD347F" w:rsidRPr="002E30A6">
        <w:rPr>
          <w:color w:val="auto"/>
        </w:rPr>
        <w:t>, указанных в справке об опыте (часть формы заявки на участие в закупке)</w:t>
      </w:r>
      <w:r w:rsidR="006C55F2" w:rsidRPr="002E30A6">
        <w:rPr>
          <w:color w:val="auto"/>
        </w:rPr>
        <w:t>, отвечающ</w:t>
      </w:r>
      <w:r w:rsidR="00C7605A" w:rsidRPr="002E30A6">
        <w:rPr>
          <w:color w:val="auto"/>
        </w:rPr>
        <w:t>и</w:t>
      </w:r>
      <w:r w:rsidR="00997A97" w:rsidRPr="002E30A6">
        <w:rPr>
          <w:color w:val="auto"/>
        </w:rPr>
        <w:t>х</w:t>
      </w:r>
      <w:r w:rsidR="006C55F2" w:rsidRPr="002E30A6">
        <w:rPr>
          <w:color w:val="auto"/>
        </w:rPr>
        <w:t xml:space="preserve"> следующим требованиям</w:t>
      </w:r>
      <w:r w:rsidR="005F6B5F" w:rsidRPr="002E30A6">
        <w:rPr>
          <w:color w:val="auto"/>
        </w:rPr>
        <w:t>:</w:t>
      </w:r>
      <w:bookmarkEnd w:id="19"/>
    </w:p>
    <w:p w:rsidR="00C07F23" w:rsidRPr="002E30A6" w:rsidRDefault="0006010B" w:rsidP="005F6B5F">
      <w:pPr>
        <w:pStyle w:val="a0"/>
        <w:rPr>
          <w:color w:val="auto"/>
        </w:rPr>
      </w:pPr>
      <w:r w:rsidRPr="002E30A6">
        <w:rPr>
          <w:rFonts w:eastAsia="Calibri"/>
          <w:color w:val="auto"/>
        </w:rPr>
        <w:t>П</w:t>
      </w:r>
      <w:r w:rsidR="00BD5ADE" w:rsidRPr="002E30A6">
        <w:rPr>
          <w:rFonts w:eastAsia="Calibri"/>
          <w:color w:val="auto"/>
        </w:rPr>
        <w:t>редставлен</w:t>
      </w:r>
      <w:r w:rsidR="00C07F23" w:rsidRPr="002E30A6">
        <w:rPr>
          <w:rFonts w:eastAsia="Calibri"/>
          <w:color w:val="auto"/>
        </w:rPr>
        <w:t xml:space="preserve">ы копиями страниц договоров, позволяющих определить сведения, запрашиваемые формой </w:t>
      </w:r>
      <w:r w:rsidR="00FE6DFE" w:rsidRPr="002E30A6">
        <w:rPr>
          <w:rFonts w:eastAsia="Calibri"/>
          <w:color w:val="auto"/>
        </w:rPr>
        <w:t>сведений</w:t>
      </w:r>
      <w:r w:rsidR="00C07F23" w:rsidRPr="002E30A6">
        <w:rPr>
          <w:rFonts w:eastAsia="Calibri"/>
          <w:color w:val="auto"/>
        </w:rPr>
        <w:t xml:space="preserve"> об опыте: </w:t>
      </w:r>
      <w:r w:rsidR="006209A5" w:rsidRPr="002E30A6">
        <w:rPr>
          <w:rFonts w:eastAsia="Calibri"/>
          <w:color w:val="auto"/>
        </w:rPr>
        <w:t xml:space="preserve">КС-2, КС-3, </w:t>
      </w:r>
      <w:r w:rsidR="00C07F23" w:rsidRPr="002E30A6">
        <w:rPr>
          <w:rFonts w:eastAsia="Calibri"/>
          <w:color w:val="auto"/>
        </w:rPr>
        <w:t xml:space="preserve">перечни </w:t>
      </w:r>
      <w:r w:rsidR="006A57D2" w:rsidRPr="002E30A6">
        <w:rPr>
          <w:rFonts w:eastAsia="Calibri"/>
          <w:color w:val="auto"/>
        </w:rPr>
        <w:t>продукции</w:t>
      </w:r>
      <w:r w:rsidR="00AA05A9" w:rsidRPr="002E30A6">
        <w:rPr>
          <w:rFonts w:eastAsia="Calibri"/>
          <w:color w:val="auto"/>
        </w:rPr>
        <w:t xml:space="preserve"> или</w:t>
      </w:r>
      <w:r w:rsidR="00C07F23" w:rsidRPr="002E30A6">
        <w:rPr>
          <w:rFonts w:eastAsia="Calibri"/>
          <w:color w:val="auto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 w:rsidRPr="002E30A6">
        <w:rPr>
          <w:rFonts w:eastAsia="Calibri"/>
          <w:color w:val="auto"/>
        </w:rPr>
        <w:t>ршения договора, цену договора;</w:t>
      </w:r>
    </w:p>
    <w:p w:rsidR="00DA0CC9" w:rsidRPr="002E30A6" w:rsidRDefault="00DA0CC9" w:rsidP="000758E4">
      <w:pPr>
        <w:pStyle w:val="a0"/>
        <w:rPr>
          <w:color w:val="auto"/>
        </w:rPr>
      </w:pPr>
      <w:r w:rsidRPr="002E30A6">
        <w:rPr>
          <w:color w:val="auto"/>
        </w:rPr>
        <w:t xml:space="preserve">Представленные договоры </w:t>
      </w:r>
      <w:r w:rsidR="00EE492D" w:rsidRPr="002E30A6">
        <w:rPr>
          <w:color w:val="auto"/>
        </w:rPr>
        <w:t xml:space="preserve">завершены в </w:t>
      </w:r>
      <w:r w:rsidR="004569F3" w:rsidRPr="002E30A6">
        <w:rPr>
          <w:color w:val="auto"/>
        </w:rPr>
        <w:t xml:space="preserve">последние </w:t>
      </w:r>
      <w:sdt>
        <w:sdtPr>
          <w:rPr>
            <w:rStyle w:val="aff9"/>
            <w:color w:val="auto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A2B0DA425CDD4DF78EA52474DCCFBD05"/>
          </w:placeholder>
          <w15:color w:val="FFFF00"/>
        </w:sdtPr>
        <w:sdtEndPr>
          <w:rPr>
            <w:rStyle w:val="aff9"/>
          </w:rPr>
        </w:sdtEndPr>
        <w:sdtContent>
          <w:r w:rsidR="006A44F6" w:rsidRPr="002E30A6">
            <w:rPr>
              <w:rStyle w:val="aff9"/>
              <w:color w:val="auto"/>
            </w:rPr>
            <w:fldChar w:fldCharType="begin"/>
          </w:r>
          <w:r w:rsidR="006A44F6" w:rsidRPr="002E30A6">
            <w:rPr>
              <w:rStyle w:val="aff9"/>
              <w:color w:val="auto"/>
            </w:rPr>
            <w:instrText xml:space="preserve"> MERGEFIELD "Рассматриваемый_период_аналогичных_догов" </w:instrText>
          </w:r>
          <w:r w:rsidR="006A44F6" w:rsidRPr="002E30A6">
            <w:rPr>
              <w:rStyle w:val="aff9"/>
              <w:color w:val="auto"/>
            </w:rPr>
            <w:fldChar w:fldCharType="separate"/>
          </w:r>
          <w:r w:rsidR="00F2034C">
            <w:rPr>
              <w:rStyle w:val="aff9"/>
              <w:noProof/>
              <w:color w:val="auto"/>
            </w:rPr>
            <w:t>«Рассматриваемый_период_аналогичных_догов»</w:t>
          </w:r>
          <w:r w:rsidR="006A44F6" w:rsidRPr="002E30A6">
            <w:rPr>
              <w:rStyle w:val="aff9"/>
              <w:color w:val="auto"/>
            </w:rPr>
            <w:fldChar w:fldCharType="end"/>
          </w:r>
        </w:sdtContent>
      </w:sdt>
      <w:r w:rsidR="004569F3" w:rsidRPr="002E30A6">
        <w:rPr>
          <w:color w:val="auto"/>
        </w:rPr>
        <w:t xml:space="preserve"> месяц</w:t>
      </w:r>
      <w:r w:rsidR="00EB133F" w:rsidRPr="002E30A6">
        <w:rPr>
          <w:color w:val="auto"/>
        </w:rPr>
        <w:t>ев</w:t>
      </w:r>
      <w:r w:rsidR="004569F3" w:rsidRPr="002E30A6">
        <w:rPr>
          <w:color w:val="auto"/>
        </w:rPr>
        <w:t xml:space="preserve"> до даты рассмотрения заявок</w:t>
      </w:r>
      <w:r w:rsidR="0006010B" w:rsidRPr="002E30A6">
        <w:rPr>
          <w:color w:val="auto"/>
        </w:rPr>
        <w:t>;</w:t>
      </w:r>
    </w:p>
    <w:p w:rsidR="00C07F23" w:rsidRPr="002E30A6" w:rsidRDefault="004A0978" w:rsidP="000758E4">
      <w:pPr>
        <w:pStyle w:val="a0"/>
        <w:rPr>
          <w:color w:val="auto"/>
        </w:rPr>
      </w:pPr>
      <w:r w:rsidRPr="002E30A6">
        <w:rPr>
          <w:color w:val="auto"/>
        </w:rPr>
        <w:t>Представленные договоры</w:t>
      </w:r>
      <w:r w:rsidR="001C2ACB" w:rsidRPr="002E30A6">
        <w:rPr>
          <w:color w:val="auto"/>
        </w:rPr>
        <w:t xml:space="preserve"> </w:t>
      </w:r>
      <w:r w:rsidR="00F467EE" w:rsidRPr="002E30A6">
        <w:rPr>
          <w:color w:val="auto"/>
        </w:rPr>
        <w:t xml:space="preserve">отвечают требованиям, установленным соответствующими критериями оценки заявок на участие в закупке и </w:t>
      </w:r>
      <w:r w:rsidR="001C2ACB" w:rsidRPr="002E30A6">
        <w:rPr>
          <w:color w:val="auto"/>
        </w:rPr>
        <w:t>являются аналогичными предмету закупки</w:t>
      </w:r>
      <w:r w:rsidR="00CF0DFD" w:rsidRPr="002E30A6">
        <w:rPr>
          <w:color w:val="auto"/>
        </w:rPr>
        <w:t>, а именно</w:t>
      </w:r>
      <w:r w:rsidR="00F467EE" w:rsidRPr="002E30A6">
        <w:rPr>
          <w:color w:val="auto"/>
        </w:rPr>
        <w:t>:</w:t>
      </w:r>
      <w:r w:rsidR="000758E4" w:rsidRPr="002E30A6">
        <w:rPr>
          <w:color w:val="auto"/>
        </w:rPr>
        <w:t xml:space="preserve"> </w:t>
      </w:r>
      <w:sdt>
        <w:sdtPr>
          <w:rPr>
            <w:rStyle w:val="aff9"/>
            <w:color w:val="auto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A2B0DA425CDD4DF78EA52474DCCFBD05"/>
          </w:placeholder>
          <w15:color w:val="FFFF00"/>
        </w:sdtPr>
        <w:sdtEndPr>
          <w:rPr>
            <w:rStyle w:val="aff9"/>
          </w:rPr>
        </w:sdtEndPr>
        <w:sdtContent>
          <w:r w:rsidR="00974B72" w:rsidRPr="002E30A6">
            <w:rPr>
              <w:rStyle w:val="aff9"/>
              <w:color w:val="auto"/>
            </w:rPr>
            <w:fldChar w:fldCharType="begin"/>
          </w:r>
          <w:r w:rsidR="00974B72" w:rsidRPr="002E30A6">
            <w:rPr>
              <w:rStyle w:val="aff9"/>
              <w:color w:val="auto"/>
            </w:rPr>
            <w:instrText xml:space="preserve"> MERGEFIELD "Критерии_аналогичности_опыта" </w:instrText>
          </w:r>
          <w:r w:rsidR="00974B72" w:rsidRPr="002E30A6">
            <w:rPr>
              <w:rStyle w:val="aff9"/>
              <w:color w:val="auto"/>
            </w:rPr>
            <w:fldChar w:fldCharType="separate"/>
          </w:r>
          <w:r w:rsidR="00F2034C">
            <w:rPr>
              <w:rStyle w:val="aff9"/>
              <w:noProof/>
              <w:color w:val="auto"/>
            </w:rPr>
            <w:t>«Критерии_аналогичности_опыта»</w:t>
          </w:r>
          <w:r w:rsidR="00974B72" w:rsidRPr="002E30A6">
            <w:rPr>
              <w:rStyle w:val="aff9"/>
              <w:color w:val="auto"/>
            </w:rPr>
            <w:fldChar w:fldCharType="end"/>
          </w:r>
        </w:sdtContent>
      </w:sdt>
      <w:r w:rsidR="00C07F23" w:rsidRPr="002E30A6">
        <w:rPr>
          <w:color w:val="auto"/>
        </w:rPr>
        <w:t>.</w:t>
      </w:r>
    </w:p>
    <w:p w:rsidR="00E7405D" w:rsidRPr="002E30A6" w:rsidRDefault="00E7405D" w:rsidP="00E7405D">
      <w:pPr>
        <w:pStyle w:val="111"/>
        <w:rPr>
          <w:color w:val="auto"/>
        </w:rPr>
      </w:pPr>
      <w:r w:rsidRPr="002E30A6">
        <w:rPr>
          <w:color w:val="auto"/>
        </w:rPr>
        <w:t xml:space="preserve">Дополнительное соглашение </w:t>
      </w:r>
      <w:r w:rsidR="002A26FA" w:rsidRPr="002E30A6">
        <w:rPr>
          <w:color w:val="auto"/>
        </w:rPr>
        <w:t>к</w:t>
      </w:r>
      <w:r w:rsidRPr="002E30A6">
        <w:rPr>
          <w:color w:val="auto"/>
        </w:rPr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 w:rsidRPr="002E30A6">
        <w:rPr>
          <w:color w:val="auto"/>
        </w:rPr>
        <w:t xml:space="preserve"> или большую цены первоначального договора</w:t>
      </w:r>
      <w:r w:rsidRPr="002E30A6">
        <w:rPr>
          <w:color w:val="auto"/>
        </w:rPr>
        <w:t>.</w:t>
      </w:r>
    </w:p>
    <w:p w:rsidR="00C63DB4" w:rsidRPr="002E30A6" w:rsidRDefault="00C63DB4" w:rsidP="00E7405D">
      <w:pPr>
        <w:pStyle w:val="111"/>
        <w:rPr>
          <w:color w:val="auto"/>
        </w:rPr>
      </w:pPr>
      <w:r w:rsidRPr="002E30A6">
        <w:rPr>
          <w:color w:val="auto"/>
        </w:rP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 w:rsidRPr="002E30A6">
        <w:rPr>
          <w:color w:val="auto"/>
        </w:rPr>
        <w:t xml:space="preserve"> или</w:t>
      </w:r>
      <w:r w:rsidRPr="002E30A6">
        <w:rPr>
          <w:color w:val="auto"/>
        </w:rPr>
        <w:t xml:space="preserve"> преобразования</w:t>
      </w:r>
      <w:r w:rsidR="005C6E4F" w:rsidRPr="002E30A6">
        <w:rPr>
          <w:color w:val="auto"/>
        </w:rPr>
        <w:t xml:space="preserve">; </w:t>
      </w:r>
      <w:r w:rsidRPr="002E30A6">
        <w:rPr>
          <w:color w:val="auto"/>
        </w:rP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 w:rsidRPr="002E30A6">
        <w:rPr>
          <w:color w:val="auto"/>
        </w:rPr>
        <w:t xml:space="preserve">бъемом прав и обязанностей, каким обладало </w:t>
      </w:r>
      <w:r w:rsidRPr="002E30A6">
        <w:rPr>
          <w:color w:val="auto"/>
        </w:rPr>
        <w:t>реорганизованное юридическое лицо.</w:t>
      </w:r>
    </w:p>
    <w:p w:rsidR="008B7E5B" w:rsidRPr="002E30A6" w:rsidRDefault="00D8017A" w:rsidP="005435C0">
      <w:pPr>
        <w:pStyle w:val="113"/>
        <w:keepNext/>
        <w:rPr>
          <w:color w:val="auto"/>
        </w:rPr>
      </w:pPr>
      <w:r w:rsidRPr="002E30A6">
        <w:rPr>
          <w:color w:val="auto"/>
        </w:rPr>
        <w:lastRenderedPageBreak/>
        <w:t>Особенности сравнения</w:t>
      </w:r>
      <w:r w:rsidR="008B7E5B" w:rsidRPr="002E30A6">
        <w:rPr>
          <w:color w:val="auto"/>
        </w:rPr>
        <w:t xml:space="preserve"> ценовых предложений</w:t>
      </w:r>
    </w:p>
    <w:sdt>
      <w:sdtPr>
        <w:rPr>
          <w:color w:val="auto"/>
        </w:rPr>
        <w:alias w:val="Сравнение цен или скидок"/>
        <w:tag w:val="Сравнение цен или скидок"/>
        <w:id w:val="-1833056609"/>
        <w:lock w:val="sdtLocked"/>
        <w:placeholder>
          <w:docPart w:val="90376408C86D4C95B4ACCF5392459A40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EndPr/>
      <w:sdtContent>
        <w:p w:rsidR="00822180" w:rsidRPr="002E30A6" w:rsidRDefault="00822180" w:rsidP="000378A3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Ценовые предложения сравниваются без учета НДС.</w:t>
          </w:r>
        </w:p>
        <w:p w:rsidR="00173337" w:rsidRPr="002E30A6" w:rsidRDefault="00822180" w:rsidP="00DC068F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Если участник закупки не является плательщиком НДС (применяется упрощенная система налогообложения), то он допускается к участию в закупке, если предложенная им цена не превышает начальную (максимальную) цену договора (цену лота) без учета НДС.</w:t>
          </w:r>
        </w:p>
      </w:sdtContent>
    </w:sdt>
    <w:p w:rsidR="00CF04BF" w:rsidRPr="002E30A6" w:rsidRDefault="00394E9E" w:rsidP="00CF04BF">
      <w:pPr>
        <w:pStyle w:val="113"/>
        <w:rPr>
          <w:color w:val="auto"/>
        </w:rPr>
      </w:pPr>
      <w:r w:rsidRPr="002E30A6">
        <w:rPr>
          <w:color w:val="auto"/>
        </w:rPr>
        <w:t>Сопоставление и оценка заявок на участие в закупке</w:t>
      </w:r>
    </w:p>
    <w:p w:rsidR="00822180" w:rsidRPr="002E30A6" w:rsidRDefault="00822180" w:rsidP="00170122">
      <w:pPr>
        <w:pStyle w:val="111"/>
        <w:rPr>
          <w:color w:val="auto"/>
        </w:rPr>
      </w:pPr>
      <w:r w:rsidRPr="002E30A6">
        <w:rPr>
          <w:color w:val="auto"/>
        </w:rP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822180" w:rsidRPr="002E30A6" w:rsidRDefault="00822180" w:rsidP="00170122">
      <w:pPr>
        <w:pStyle w:val="111"/>
        <w:rPr>
          <w:color w:val="auto"/>
        </w:rPr>
      </w:pPr>
      <w:r w:rsidRPr="002E30A6">
        <w:rPr>
          <w:color w:val="auto"/>
        </w:rPr>
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</w:t>
      </w:r>
      <w:proofErr w:type="spellStart"/>
      <w:r w:rsidRPr="002E30A6">
        <w:rPr>
          <w:color w:val="auto"/>
        </w:rPr>
        <w:t>скоринг</w:t>
      </w:r>
      <w:proofErr w:type="spellEnd"/>
      <w:r w:rsidRPr="002E30A6">
        <w:rPr>
          <w:color w:val="auto"/>
        </w:rPr>
        <w:t>).</w:t>
      </w:r>
    </w:p>
    <w:p w:rsidR="00822180" w:rsidRPr="002E30A6" w:rsidRDefault="00822180" w:rsidP="000110FD">
      <w:pPr>
        <w:pStyle w:val="111"/>
        <w:rPr>
          <w:color w:val="auto"/>
        </w:rPr>
      </w:pPr>
      <w:r w:rsidRPr="002E30A6">
        <w:rPr>
          <w:color w:val="auto"/>
        </w:rP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CF04BF" w:rsidRPr="002E30A6" w:rsidRDefault="00822180" w:rsidP="00493832">
      <w:pPr>
        <w:pStyle w:val="111"/>
        <w:rPr>
          <w:color w:val="auto"/>
          <w:sz w:val="16"/>
        </w:rPr>
      </w:pPr>
      <w:r w:rsidRPr="002E30A6">
        <w:rPr>
          <w:color w:val="auto"/>
        </w:rPr>
        <w:t>Заявки на участие в закупке оцениваются относительно критериев, указанных в таблице критериев оце</w:t>
      </w:r>
      <w:r w:rsidR="00493832" w:rsidRPr="002E30A6">
        <w:rPr>
          <w:color w:val="auto"/>
        </w:rPr>
        <w:t>нки (приложение к документации о закупке).</w:t>
      </w:r>
    </w:p>
    <w:p w:rsidR="0023140C" w:rsidRPr="002E30A6" w:rsidRDefault="0023140C" w:rsidP="0023140C">
      <w:pPr>
        <w:pStyle w:val="110"/>
        <w:numPr>
          <w:ilvl w:val="1"/>
          <w:numId w:val="1"/>
        </w:numPr>
        <w:rPr>
          <w:color w:val="auto"/>
        </w:rPr>
      </w:pPr>
      <w:r w:rsidRPr="002E30A6">
        <w:rPr>
          <w:color w:val="auto"/>
        </w:rPr>
        <w:t>Переторжка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В переторжке имеют право участвовать все участники закупки, заявки которых не были отклонены.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 xml:space="preserve">Участник имеет право не улучшать сведения заявки. 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Если участник не предоставил улучшенных сведений заявки, то действует прежняя редакция заявки.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Комиссия вправе допускать к переторжке альтернативные предложения участников закупки, при наличии таковых.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 xml:space="preserve">В предварительной </w:t>
      </w:r>
      <w:proofErr w:type="spellStart"/>
      <w:r w:rsidRPr="002E30A6">
        <w:rPr>
          <w:color w:val="auto"/>
        </w:rPr>
        <w:t>ранжировке</w:t>
      </w:r>
      <w:proofErr w:type="spellEnd"/>
      <w:r w:rsidRPr="002E30A6">
        <w:rPr>
          <w:color w:val="auto"/>
        </w:rPr>
        <w:t xml:space="preserve"> альтернативные предложения учитываются наравне с основными.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может проводиться многократно.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может иметь очную, заочную либо очно-заочную (смешанную) форму проведения.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может быть проведена в последовательной или единовременной форме.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lastRenderedPageBreak/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Pr="002E30A6" w:rsidRDefault="00AC1DE7" w:rsidP="0023140C">
      <w:pPr>
        <w:pStyle w:val="111"/>
        <w:rPr>
          <w:color w:val="auto"/>
        </w:rPr>
      </w:pPr>
      <w:r w:rsidRPr="002E30A6">
        <w:rPr>
          <w:color w:val="auto"/>
        </w:rP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Pr="002E30A6" w:rsidRDefault="001204D8" w:rsidP="00055118">
      <w:pPr>
        <w:pStyle w:val="113"/>
        <w:rPr>
          <w:color w:val="auto"/>
        </w:rPr>
      </w:pPr>
      <w:r w:rsidRPr="002E30A6">
        <w:rPr>
          <w:color w:val="auto"/>
        </w:rPr>
        <w:t>Ранжирование заявок</w:t>
      </w:r>
      <w:r w:rsidR="00690492" w:rsidRPr="002E30A6">
        <w:rPr>
          <w:color w:val="auto"/>
        </w:rPr>
        <w:t>, подведение итогов</w:t>
      </w:r>
    </w:p>
    <w:p w:rsidR="001204D8" w:rsidRPr="002E30A6" w:rsidRDefault="001204D8" w:rsidP="001204D8">
      <w:pPr>
        <w:pStyle w:val="111"/>
        <w:rPr>
          <w:color w:val="auto"/>
        </w:rPr>
      </w:pPr>
      <w:r w:rsidRPr="002E30A6">
        <w:rPr>
          <w:color w:val="auto"/>
        </w:rPr>
        <w:t xml:space="preserve">Оцененным заявкам </w:t>
      </w:r>
      <w:r w:rsidR="008F50C0" w:rsidRPr="002E30A6">
        <w:rPr>
          <w:color w:val="auto"/>
        </w:rPr>
        <w:t>присваивае</w:t>
      </w:r>
      <w:r w:rsidR="00466617" w:rsidRPr="002E30A6">
        <w:rPr>
          <w:color w:val="auto"/>
        </w:rPr>
        <w:t>тся</w:t>
      </w:r>
      <w:r w:rsidRPr="002E30A6">
        <w:rPr>
          <w:color w:val="auto"/>
        </w:rPr>
        <w:t xml:space="preserve"> порядковый номер в порядке убывания </w:t>
      </w:r>
      <w:r w:rsidR="00A26A6F" w:rsidRPr="002E30A6">
        <w:rPr>
          <w:color w:val="auto"/>
        </w:rPr>
        <w:t xml:space="preserve">их </w:t>
      </w:r>
      <w:r w:rsidRPr="002E30A6">
        <w:rPr>
          <w:color w:val="auto"/>
        </w:rPr>
        <w:t>рейтингов</w:t>
      </w:r>
      <w:r w:rsidR="00CE389C" w:rsidRPr="002E30A6">
        <w:rPr>
          <w:color w:val="auto"/>
        </w:rPr>
        <w:t xml:space="preserve"> (в порядке возрастания ценовых предложений — при проведении аукциона)</w:t>
      </w:r>
      <w:r w:rsidRPr="002E30A6">
        <w:rPr>
          <w:color w:val="auto"/>
        </w:rPr>
        <w:t>.</w:t>
      </w:r>
    </w:p>
    <w:p w:rsidR="00DE7FD9" w:rsidRPr="002E30A6" w:rsidRDefault="001204D8" w:rsidP="00DE7FD9">
      <w:pPr>
        <w:pStyle w:val="111"/>
        <w:rPr>
          <w:color w:val="auto"/>
        </w:rPr>
      </w:pPr>
      <w:r w:rsidRPr="002E30A6">
        <w:rPr>
          <w:color w:val="auto"/>
        </w:rPr>
        <w:t>Первый (наименьший) номер присваивается заявке с наибольшим рейтингом</w:t>
      </w:r>
      <w:r w:rsidR="00CE389C" w:rsidRPr="002E30A6">
        <w:rPr>
          <w:color w:val="auto"/>
        </w:rPr>
        <w:t xml:space="preserve"> (с наименьшим ценовым предложением — при проведении аукциона)</w:t>
      </w:r>
      <w:r w:rsidRPr="002E30A6">
        <w:rPr>
          <w:color w:val="auto"/>
        </w:rPr>
        <w:t>.</w:t>
      </w:r>
    </w:p>
    <w:sdt>
      <w:sdtPr>
        <w:rPr>
          <w:color w:val="auto"/>
        </w:rPr>
        <w:alias w:val="Разрешение коллизии равного рейтинга"/>
        <w:tag w:val="Жребий"/>
        <w:id w:val="-830516596"/>
        <w:lock w:val="sdtLocked"/>
        <w:placeholder>
          <w:docPart w:val="90376408C86D4C95B4ACCF5392459A40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EndPr/>
      <w:sdtContent>
        <w:p w:rsidR="00DE7FD9" w:rsidRPr="002E30A6" w:rsidRDefault="00822180" w:rsidP="00D54622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</w:sdtContent>
    </w:sdt>
    <w:p w:rsidR="00072A74" w:rsidRPr="00440204" w:rsidRDefault="00072A74" w:rsidP="00072A74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</w:r>
    </w:p>
    <w:p w:rsidR="00072A74" w:rsidRPr="00440204" w:rsidRDefault="00072A74" w:rsidP="00072A74">
      <w:pPr>
        <w:pStyle w:val="111"/>
        <w:rPr>
          <w:color w:val="auto"/>
        </w:rPr>
      </w:pPr>
      <w:r w:rsidRPr="00440204">
        <w:rPr>
          <w:color w:val="auto"/>
        </w:rPr>
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</w:r>
    </w:p>
    <w:p w:rsidR="00072A74" w:rsidRPr="00440204" w:rsidRDefault="00072A74" w:rsidP="00072A74">
      <w:pPr>
        <w:pStyle w:val="111"/>
        <w:rPr>
          <w:color w:val="auto"/>
        </w:rPr>
      </w:pPr>
      <w:r w:rsidRPr="00440204">
        <w:rPr>
          <w:color w:val="auto"/>
        </w:rPr>
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</w:r>
    </w:p>
    <w:p w:rsidR="00072A74" w:rsidRPr="00440204" w:rsidRDefault="00072A74" w:rsidP="00072A74">
      <w:pPr>
        <w:pStyle w:val="111"/>
        <w:rPr>
          <w:color w:val="auto"/>
        </w:rPr>
      </w:pPr>
      <w:r w:rsidRPr="00440204">
        <w:rPr>
          <w:color w:val="auto"/>
        </w:rPr>
        <w:t>Последующим</w:t>
      </w:r>
      <w:r w:rsidRPr="00440204">
        <w:rPr>
          <w:rStyle w:val="affffff1"/>
          <w:color w:val="auto"/>
        </w:rPr>
        <w:footnoteReference w:id="5"/>
      </w:r>
      <w:r w:rsidRPr="00440204">
        <w:rPr>
          <w:color w:val="auto"/>
        </w:rPr>
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предыдущего победителя.</w:t>
      </w:r>
    </w:p>
    <w:p w:rsidR="00072A74" w:rsidRDefault="00072A74" w:rsidP="00072A74">
      <w:pPr>
        <w:pStyle w:val="111"/>
        <w:rPr>
          <w:color w:val="auto"/>
        </w:rPr>
      </w:pPr>
      <w:r w:rsidRPr="002E30A6">
        <w:rPr>
          <w:color w:val="auto"/>
        </w:rPr>
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</w:r>
    </w:p>
    <w:p w:rsidR="0009616D" w:rsidRPr="0009616D" w:rsidRDefault="0009616D" w:rsidP="0009616D">
      <w:pPr>
        <w:pStyle w:val="111"/>
        <w:rPr>
          <w:color w:val="auto"/>
        </w:rPr>
      </w:pPr>
      <w:r w:rsidRPr="0009616D">
        <w:rPr>
          <w:color w:val="auto"/>
        </w:rPr>
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</w:r>
      <w:r>
        <w:rPr>
          <w:color w:val="auto"/>
        </w:rPr>
        <w:t>.</w:t>
      </w:r>
    </w:p>
    <w:p w:rsidR="00B17350" w:rsidRPr="002E30A6" w:rsidRDefault="00B17350" w:rsidP="00863567">
      <w:pPr>
        <w:pStyle w:val="113"/>
        <w:rPr>
          <w:color w:val="auto"/>
        </w:rPr>
      </w:pPr>
      <w:r w:rsidRPr="002E30A6">
        <w:rPr>
          <w:color w:val="auto"/>
        </w:rPr>
        <w:t>Заключение договора</w:t>
      </w:r>
    </w:p>
    <w:p w:rsidR="00CA3283" w:rsidRPr="002E30A6" w:rsidRDefault="00CA3283" w:rsidP="00890A01">
      <w:pPr>
        <w:pStyle w:val="111"/>
        <w:rPr>
          <w:color w:val="auto"/>
        </w:rPr>
      </w:pPr>
      <w:r w:rsidRPr="002E30A6">
        <w:rPr>
          <w:color w:val="auto"/>
        </w:rPr>
        <w:t>Договор заключается на основании итогового протокола</w:t>
      </w:r>
      <w:r w:rsidR="00680675" w:rsidRPr="002E30A6">
        <w:rPr>
          <w:color w:val="auto"/>
        </w:rPr>
        <w:t xml:space="preserve"> </w:t>
      </w:r>
      <w:r w:rsidR="008362ED" w:rsidRPr="002E30A6">
        <w:rPr>
          <w:color w:val="auto"/>
        </w:rPr>
        <w:t>с участником, заявке которого присвоен первый порядковый номер</w:t>
      </w:r>
      <w:r w:rsidR="00C34E5D" w:rsidRPr="002E30A6">
        <w:rPr>
          <w:color w:val="auto"/>
        </w:rPr>
        <w:t xml:space="preserve"> (победитель)</w:t>
      </w:r>
      <w:r w:rsidR="008362ED" w:rsidRPr="002E30A6">
        <w:rPr>
          <w:color w:val="auto"/>
        </w:rPr>
        <w:t xml:space="preserve">, </w:t>
      </w:r>
      <w:r w:rsidR="00680675" w:rsidRPr="002E30A6">
        <w:rPr>
          <w:color w:val="auto"/>
        </w:rPr>
        <w:t>в соответствии с</w:t>
      </w:r>
      <w:r w:rsidR="00CF0A32" w:rsidRPr="002E30A6">
        <w:rPr>
          <w:color w:val="auto"/>
        </w:rPr>
        <w:t xml:space="preserve"> проектом договора</w:t>
      </w:r>
      <w:r w:rsidRPr="002E30A6">
        <w:rPr>
          <w:color w:val="auto"/>
        </w:rPr>
        <w:t>.</w:t>
      </w:r>
    </w:p>
    <w:p w:rsidR="00A7346F" w:rsidRPr="002E30A6" w:rsidRDefault="003438C4" w:rsidP="00890A01">
      <w:pPr>
        <w:pStyle w:val="111"/>
        <w:rPr>
          <w:color w:val="auto"/>
        </w:rPr>
      </w:pPr>
      <w:r w:rsidRPr="002E30A6">
        <w:rPr>
          <w:color w:val="auto"/>
        </w:rPr>
        <w:t xml:space="preserve">Договор заключается на условиях, предусмотренных документацией о </w:t>
      </w:r>
      <w:r w:rsidR="00A90952" w:rsidRPr="002E30A6">
        <w:rPr>
          <w:color w:val="auto"/>
        </w:rPr>
        <w:t>закупке</w:t>
      </w:r>
      <w:r w:rsidRPr="002E30A6">
        <w:rPr>
          <w:color w:val="auto"/>
        </w:rPr>
        <w:t xml:space="preserve"> и заявкой победителя </w:t>
      </w:r>
      <w:r w:rsidR="007B68CE" w:rsidRPr="002E30A6">
        <w:rPr>
          <w:color w:val="auto"/>
        </w:rPr>
        <w:t>закупки</w:t>
      </w:r>
      <w:r w:rsidRPr="002E30A6">
        <w:rPr>
          <w:color w:val="auto"/>
        </w:rPr>
        <w:t xml:space="preserve"> либо заявкой участника закупки, заявка которого по результатам рассмотрения заявок на участие в </w:t>
      </w:r>
      <w:r w:rsidR="0014198D" w:rsidRPr="002E30A6">
        <w:rPr>
          <w:color w:val="auto"/>
        </w:rPr>
        <w:t>закупке</w:t>
      </w:r>
      <w:r w:rsidRPr="002E30A6">
        <w:rPr>
          <w:color w:val="auto"/>
        </w:rPr>
        <w:t xml:space="preserve"> признана единственной соответствующей требованиям документации </w:t>
      </w:r>
      <w:r w:rsidR="00BF3DD4" w:rsidRPr="002E30A6">
        <w:rPr>
          <w:color w:val="auto"/>
        </w:rPr>
        <w:t>о закупке</w:t>
      </w:r>
      <w:r w:rsidR="009301E5" w:rsidRPr="002E30A6">
        <w:rPr>
          <w:color w:val="auto"/>
        </w:rPr>
        <w:t>.</w:t>
      </w:r>
    </w:p>
    <w:p w:rsidR="00233342" w:rsidRPr="00440204" w:rsidRDefault="00233342" w:rsidP="00233342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(лот) является делимым заказчик вправе по результатам процедуры закупки разделить поставку всей требуемой продукции в рамках предмета закупки (одного лота) между несколькими участниками закупки и заключить несколько договоров с каждым таким участником.</w:t>
      </w:r>
    </w:p>
    <w:p w:rsidR="00233342" w:rsidRPr="002E30A6" w:rsidRDefault="00233342" w:rsidP="00233342">
      <w:pPr>
        <w:pStyle w:val="111"/>
        <w:rPr>
          <w:color w:val="auto"/>
        </w:rPr>
      </w:pPr>
      <w:r w:rsidRPr="002E30A6">
        <w:rPr>
          <w:color w:val="auto"/>
        </w:rPr>
        <w:t xml:space="preserve">Если заказчиком не определена максимальная цена за позицию предмета закупки, то цена договора, заключаемого с победителем, при выборе нескольких победителей, определяется как отношение НМЦД и </w:t>
      </w:r>
      <w:r w:rsidRPr="002E30A6">
        <w:rPr>
          <w:color w:val="auto"/>
        </w:rPr>
        <w:lastRenderedPageBreak/>
        <w:t xml:space="preserve">суммарного количества позиций, отнесенных этому победителю (НМЦД ÷ </w:t>
      </w:r>
      <w:r w:rsidRPr="002E30A6">
        <w:rPr>
          <w:rFonts w:ascii="Times New Roman" w:hAnsi="Times New Roman" w:cs="Times New Roman"/>
          <w:color w:val="auto"/>
        </w:rPr>
        <w:t xml:space="preserve">∑ </w:t>
      </w:r>
      <w:r w:rsidRPr="002E30A6">
        <w:rPr>
          <w:color w:val="auto"/>
          <w:sz w:val="18"/>
        </w:rPr>
        <w:t>кол-во позиций, отнесенных победителю</w:t>
      </w:r>
      <w:r w:rsidRPr="002E30A6">
        <w:rPr>
          <w:color w:val="auto"/>
        </w:rPr>
        <w:t>).</w:t>
      </w:r>
    </w:p>
    <w:p w:rsidR="003438C4" w:rsidRPr="002E30A6" w:rsidRDefault="004E5652" w:rsidP="00DC068F">
      <w:pPr>
        <w:pStyle w:val="111"/>
        <w:rPr>
          <w:color w:val="auto"/>
        </w:rPr>
      </w:pPr>
      <w:r w:rsidRPr="002E30A6">
        <w:rPr>
          <w:color w:val="auto"/>
        </w:rP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 w:rsidRPr="002E30A6">
        <w:rPr>
          <w:color w:val="auto"/>
        </w:rPr>
        <w:t>.</w:t>
      </w:r>
    </w:p>
    <w:p w:rsidR="00743B9E" w:rsidRPr="002E30A6" w:rsidRDefault="00D4384F" w:rsidP="00890A01">
      <w:pPr>
        <w:pStyle w:val="111"/>
        <w:rPr>
          <w:color w:val="auto"/>
        </w:rPr>
      </w:pPr>
      <w:r w:rsidRPr="002E30A6">
        <w:rPr>
          <w:color w:val="auto"/>
        </w:rPr>
        <w:t>Проект</w:t>
      </w:r>
      <w:r w:rsidR="00743B9E" w:rsidRPr="002E30A6">
        <w:rPr>
          <w:color w:val="auto"/>
        </w:rPr>
        <w:t xml:space="preserve"> договора обязател</w:t>
      </w:r>
      <w:r w:rsidR="00F20B6A" w:rsidRPr="002E30A6">
        <w:rPr>
          <w:color w:val="auto"/>
        </w:rPr>
        <w:t>ен</w:t>
      </w:r>
      <w:r w:rsidR="00743B9E" w:rsidRPr="002E30A6">
        <w:rPr>
          <w:color w:val="auto"/>
        </w:rPr>
        <w:t xml:space="preserve"> как по существу </w:t>
      </w:r>
      <w:r w:rsidR="00CC7B0D" w:rsidRPr="002E30A6">
        <w:rPr>
          <w:color w:val="auto"/>
        </w:rPr>
        <w:t>определенных</w:t>
      </w:r>
      <w:r w:rsidR="00B13DF4" w:rsidRPr="002E30A6">
        <w:rPr>
          <w:color w:val="auto"/>
        </w:rPr>
        <w:t xml:space="preserve"> в нем</w:t>
      </w:r>
      <w:r w:rsidR="00CC7B0D" w:rsidRPr="002E30A6">
        <w:rPr>
          <w:color w:val="auto"/>
        </w:rPr>
        <w:t xml:space="preserve"> условий</w:t>
      </w:r>
      <w:r w:rsidR="00294295" w:rsidRPr="002E30A6">
        <w:rPr>
          <w:color w:val="auto"/>
        </w:rPr>
        <w:t>, так и по форме.</w:t>
      </w:r>
    </w:p>
    <w:p w:rsidR="005D5422" w:rsidRDefault="00681F55" w:rsidP="00FD7697">
      <w:pPr>
        <w:pStyle w:val="111"/>
        <w:rPr>
          <w:color w:val="auto"/>
        </w:rPr>
        <w:sectPr w:rsidR="005D5422" w:rsidSect="00021A37">
          <w:pgSz w:w="11906" w:h="16838"/>
          <w:pgMar w:top="851" w:right="849" w:bottom="1418" w:left="1701" w:header="709" w:footer="709" w:gutter="0"/>
          <w:cols w:space="708"/>
          <w:docGrid w:linePitch="360"/>
        </w:sectPr>
      </w:pPr>
      <w:sdt>
        <w:sdtPr>
          <w:rPr>
            <w:color w:val="auto"/>
          </w:rPr>
          <w:alias w:val="Заключение договора"/>
          <w:tag w:val="Заключение договора"/>
          <w:id w:val="1028451099"/>
          <w:lock w:val="sdtLocked"/>
          <w:placeholder>
            <w:docPart w:val="90376408C86D4C95B4ACCF5392459A40"/>
          </w:placeholder>
          <w15:color w:val="00CCFF"/>
          <w:docPartList>
            <w:docPartGallery w:val="Quick Parts"/>
            <w:docPartCategory w:val="Документация о закупке: договоры"/>
          </w:docPartList>
        </w:sdtPr>
        <w:sdtEndPr/>
        <w:sdtContent>
          <w:r w:rsidR="00822180" w:rsidRPr="002E30A6">
            <w:rPr>
              <w:color w:val="auto"/>
            </w:rPr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sdtContent>
      </w:sdt>
      <w:r w:rsidR="005D5422">
        <w:rPr>
          <w:color w:val="auto"/>
        </w:rPr>
        <w:t xml:space="preserve"> </w:t>
      </w:r>
    </w:p>
    <w:tbl>
      <w:tblPr>
        <w:tblStyle w:val="afff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70"/>
      </w:tblGrid>
      <w:tr w:rsidR="005D5422" w:rsidTr="005D5422">
        <w:tc>
          <w:tcPr>
            <w:tcW w:w="14270" w:type="dxa"/>
            <w:vAlign w:val="bottom"/>
          </w:tcPr>
          <w:p w:rsidR="005D5422" w:rsidRDefault="005D5422" w:rsidP="005D5422">
            <w:pPr>
              <w:pStyle w:val="111"/>
              <w:numPr>
                <w:ilvl w:val="0"/>
                <w:numId w:val="0"/>
              </w:numPr>
              <w:jc w:val="right"/>
            </w:pPr>
            <w:r>
              <w:lastRenderedPageBreak/>
              <w:t xml:space="preserve">Приложение </w:t>
            </w:r>
          </w:p>
        </w:tc>
      </w:tr>
      <w:tr w:rsidR="005D5422" w:rsidTr="005D5422">
        <w:tc>
          <w:tcPr>
            <w:tcW w:w="14270" w:type="dxa"/>
            <w:vAlign w:val="bottom"/>
          </w:tcPr>
          <w:p w:rsidR="005D5422" w:rsidRPr="00D10358" w:rsidRDefault="005D5422" w:rsidP="005D5422">
            <w:pPr>
              <w:pStyle w:val="1"/>
              <w:jc w:val="left"/>
            </w:pPr>
            <w:bookmarkStart w:id="21" w:name="_Toc73527476"/>
            <w:bookmarkStart w:id="22" w:name="_Toc74635883"/>
            <w:r>
              <w:t>Критерии оценки заявок</w:t>
            </w:r>
            <w:bookmarkEnd w:id="21"/>
            <w:bookmarkEnd w:id="22"/>
          </w:p>
        </w:tc>
      </w:tr>
    </w:tbl>
    <w:p w:rsidR="005D5422" w:rsidRDefault="005D5422" w:rsidP="005D5422">
      <w:pPr>
        <w:pStyle w:val="111"/>
        <w:numPr>
          <w:ilvl w:val="0"/>
          <w:numId w:val="0"/>
        </w:numPr>
        <w:rPr>
          <w:lang w:val="en-US"/>
        </w:rPr>
      </w:pPr>
    </w:p>
    <w:tbl>
      <w:tblPr>
        <w:tblStyle w:val="affff9"/>
        <w:tblW w:w="15271" w:type="dxa"/>
        <w:tblInd w:w="-1001" w:type="dxa"/>
        <w:tblLayout w:type="fixed"/>
        <w:tblLook w:val="04A0" w:firstRow="1" w:lastRow="0" w:firstColumn="1" w:lastColumn="0" w:noHBand="0" w:noVBand="1"/>
      </w:tblPr>
      <w:tblGrid>
        <w:gridCol w:w="360"/>
        <w:gridCol w:w="1339"/>
        <w:gridCol w:w="4539"/>
        <w:gridCol w:w="2126"/>
        <w:gridCol w:w="1843"/>
        <w:gridCol w:w="3969"/>
        <w:gridCol w:w="1095"/>
      </w:tblGrid>
      <w:tr w:rsidR="005D5422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5D5422" w:rsidRPr="00D10358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«Предельный_показатель_цены»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«предпочтительный_показатель_цены»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5D5422" w:rsidRPr="00440204" w:rsidRDefault="005D5422" w:rsidP="005D5422">
            <w:pPr>
              <w:pStyle w:val="af4"/>
            </w:pPr>
            <w:r w:rsidRPr="00D4468E">
              <w:rPr>
                <w:sz w:val="16"/>
              </w:rPr>
              <w:fldChar w:fldCharType="begin"/>
            </w:r>
            <w:r w:rsidRPr="00440204">
              <w:rPr>
                <w:sz w:val="16"/>
              </w:rPr>
              <w:instrText xml:space="preserve"> </w:instrText>
            </w:r>
            <w:r w:rsidRPr="00D4468E">
              <w:rPr>
                <w:sz w:val="16"/>
                <w:lang w:val="en-US"/>
              </w:rPr>
              <w:instrText>MERGEFIELD</w:instrText>
            </w:r>
            <w:r w:rsidRPr="00440204">
              <w:rPr>
                <w:sz w:val="16"/>
              </w:rPr>
              <w:instrText xml:space="preserve"> "</w:instrText>
            </w:r>
            <w:r w:rsidRPr="00D4468E">
              <w:rPr>
                <w:sz w:val="16"/>
              </w:rPr>
              <w:instrText>Порядок</w:instrText>
            </w:r>
            <w:r w:rsidRPr="00440204">
              <w:rPr>
                <w:sz w:val="16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440204">
              <w:rPr>
                <w:sz w:val="16"/>
              </w:rPr>
              <w:instrText>_</w:instrText>
            </w:r>
            <w:r w:rsidRPr="00D4468E">
              <w:rPr>
                <w:sz w:val="16"/>
              </w:rPr>
              <w:instrText>цены</w:instrText>
            </w:r>
            <w:r w:rsidRPr="00440204">
              <w:rPr>
                <w:sz w:val="16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F2034C">
              <w:rPr>
                <w:noProof/>
                <w:sz w:val="16"/>
                <w:lang w:val="en-US"/>
              </w:rPr>
              <w:t>«Порядок_оценки_цены»</w:t>
            </w:r>
            <w:r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2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Размер аванса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предельный_показатель_аванса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«предельный_показатель_аванса»</w:t>
            </w:r>
            <w:r w:rsidRPr="00F67469">
              <w:rPr>
                <w:sz w:val="16"/>
                <w:szCs w:val="16"/>
              </w:rPr>
              <w:fldChar w:fldCharType="end"/>
            </w:r>
            <w:r w:rsidRPr="00F67469">
              <w:rPr>
                <w:sz w:val="16"/>
                <w:szCs w:val="16"/>
              </w:rPr>
              <w:t>%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"предпочтительный_показатель_аванса"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«предпочтительный_показатель_аванса»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af4"/>
            </w:pPr>
            <w:r w:rsidRPr="00D4468E">
              <w:rPr>
                <w:sz w:val="16"/>
              </w:rPr>
              <w:fldChar w:fldCharType="begin"/>
            </w:r>
            <w:r w:rsidRPr="00D4468E">
              <w:rPr>
                <w:sz w:val="16"/>
                <w:lang w:val="en-US"/>
              </w:rPr>
              <w:instrText xml:space="preserve"> MERGEFIELD "</w:instrText>
            </w:r>
            <w:r w:rsidRPr="00D4468E">
              <w:rPr>
                <w:sz w:val="16"/>
              </w:rPr>
              <w:instrText>порядок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аванса</w:instrText>
            </w:r>
            <w:r w:rsidRPr="00D4468E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F2034C">
              <w:rPr>
                <w:noProof/>
                <w:sz w:val="16"/>
                <w:lang w:val="en-US"/>
              </w:rPr>
              <w:t>«порядок_оценки_аванса»</w:t>
            </w:r>
            <w:r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"вес_критерия_аванса"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«вес_критерия_аванса»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3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Финансовое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состояние</w:t>
            </w:r>
            <w:proofErr w:type="spellEnd"/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 - коэффициентов текущей ликвидности;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 xml:space="preserve"> - обеспеченности собственными средствами, определяются по формулам из строк бухгалтерского баланса участника: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proofErr w:type="gramStart"/>
            <w:r w:rsidRPr="00F67469">
              <w:rPr>
                <w:sz w:val="16"/>
                <w:szCs w:val="16"/>
              </w:rPr>
              <w:t>=(</w:t>
            </w:r>
            <w:proofErr w:type="gramEnd"/>
            <w:r w:rsidRPr="00F67469">
              <w:rPr>
                <w:sz w:val="16"/>
                <w:szCs w:val="16"/>
              </w:rPr>
              <w:t>1210 + 1220 + 1230 + 1250 + 1260 + 1170) ÷ ((1510 + 1520 + 1530 + 1540 + 1550) – 1530 – 1540);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>=((1310+ 1340 + 1350 + 1360 + 1370-1320) – (1110 + 1120 + 1130 + 1140 + 1150 + 1160 + 1170 + 1180 + 1190)) ÷ (1210 + 1220 + 1230 + 1250 + 1260)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 &lt; 1;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 xml:space="preserve"> &lt; 0,1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 &gt; 1;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 xml:space="preserve"> ≥ 0,1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Если </w:t>
            </w: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>&gt;1 Косс≥0,1, то [вес критерия];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Если </w:t>
            </w:r>
            <w:proofErr w:type="spellStart"/>
            <w:proofErr w:type="gram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>&lt;</w:t>
            </w:r>
            <w:proofErr w:type="gramEnd"/>
            <w:r w:rsidRPr="00F67469">
              <w:rPr>
                <w:sz w:val="16"/>
                <w:szCs w:val="16"/>
              </w:rPr>
              <w:t xml:space="preserve">1 Косс≥0,1, то [половина вес критерия];Если </w:t>
            </w: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&gt;1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>&lt;0,1, то [половина вес критерия];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Если </w:t>
            </w: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&lt;1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>&lt;0,1, то [0];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"вес_критерия_финсостояние"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«вес_критерия_финсостояние»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4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Отсутствие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негативных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судебных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решений</w:t>
            </w:r>
            <w:proofErr w:type="spellEnd"/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Информация о вступивших в силу судебных решениях с участием лиц, указанных в приложении №1 к положению о закупке товаров, работ, услуг ПАО «Иркутскэнерго», или принятых участником закупки претензиях лиц, указанных в приложении №1 к положению о закупке товаров, работ, услуг ПАО «Иркутскэнерго» заказчика — за последние 36 месяцев до дня рассмотрения заявок участников и признающих участника закупки не исполнившим или </w:t>
            </w:r>
            <w:proofErr w:type="spellStart"/>
            <w:r w:rsidRPr="00F67469">
              <w:rPr>
                <w:sz w:val="16"/>
                <w:szCs w:val="16"/>
              </w:rPr>
              <w:t>ненадлежаще</w:t>
            </w:r>
            <w:proofErr w:type="spellEnd"/>
            <w:r w:rsidRPr="00F67469">
              <w:rPr>
                <w:sz w:val="16"/>
                <w:szCs w:val="16"/>
              </w:rPr>
              <w:t xml:space="preserve"> исполнившим обязательства по договорам.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Имеются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Отсутствуют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судебных решений –  0 баллов;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судебных решений – 1 балл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"вес_критерия_судебные"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«вес_критерия_судебные»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5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Количество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договоров</w:t>
            </w:r>
            <w:proofErr w:type="spellEnd"/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fldChar w:fldCharType="begin"/>
            </w:r>
            <w:r>
              <w:rPr>
                <w:sz w:val="16"/>
                <w:szCs w:val="16"/>
              </w:rPr>
              <w:instrText xml:space="preserve"> MERGEFIELD "Максимальное_колво_рассматриваемых_дого" </w:instrText>
            </w:r>
            <w:r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«Максимальное_колво_рассматриваемых_дого»</w:t>
            </w:r>
            <w:r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3" w:name="_Toc73527261"/>
            <w:proofErr w:type="spellStart"/>
            <w:r w:rsidRPr="00F67469">
              <w:rPr>
                <w:sz w:val="16"/>
                <w:szCs w:val="16"/>
                <w:lang w:val="en-US"/>
              </w:rPr>
              <w:t>Rk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=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Wk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* ((Lk - Ok) / (Lk -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Tk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)), </w:t>
            </w:r>
            <w:r w:rsidRPr="00F67469">
              <w:rPr>
                <w:sz w:val="16"/>
                <w:szCs w:val="16"/>
              </w:rPr>
              <w:t>где</w:t>
            </w:r>
            <w:bookmarkEnd w:id="23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4" w:name="_Toc73527262"/>
            <w:proofErr w:type="spellStart"/>
            <w:r w:rsidRPr="00F67469">
              <w:rPr>
                <w:sz w:val="16"/>
                <w:szCs w:val="16"/>
              </w:rPr>
              <w:t>Rk</w:t>
            </w:r>
            <w:proofErr w:type="spellEnd"/>
            <w:r w:rsidRPr="00F67469">
              <w:rPr>
                <w:sz w:val="16"/>
                <w:szCs w:val="16"/>
              </w:rPr>
              <w:t>— рейтинг заявки относительно критерия,</w:t>
            </w:r>
            <w:bookmarkEnd w:id="24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5" w:name="_Toc73527263"/>
            <w:proofErr w:type="spellStart"/>
            <w:r w:rsidRPr="00F67469">
              <w:rPr>
                <w:sz w:val="16"/>
                <w:szCs w:val="16"/>
              </w:rPr>
              <w:t>Wk</w:t>
            </w:r>
            <w:proofErr w:type="spellEnd"/>
            <w:r w:rsidRPr="00F67469">
              <w:rPr>
                <w:sz w:val="16"/>
                <w:szCs w:val="16"/>
              </w:rPr>
              <w:t>— вес критерия,</w:t>
            </w:r>
            <w:bookmarkEnd w:id="25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6" w:name="_Toc73527264"/>
            <w:proofErr w:type="spellStart"/>
            <w:r w:rsidRPr="00F67469">
              <w:rPr>
                <w:sz w:val="16"/>
                <w:szCs w:val="16"/>
              </w:rPr>
              <w:t>Lk</w:t>
            </w:r>
            <w:proofErr w:type="spellEnd"/>
            <w:r w:rsidRPr="00F67469">
              <w:rPr>
                <w:sz w:val="16"/>
                <w:szCs w:val="16"/>
              </w:rPr>
              <w:t>— предельное оцениваемое предложение (состояние),</w:t>
            </w:r>
            <w:bookmarkEnd w:id="26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7" w:name="_Toc73527265"/>
            <w:proofErr w:type="spellStart"/>
            <w:r w:rsidRPr="00F67469">
              <w:rPr>
                <w:sz w:val="16"/>
                <w:szCs w:val="16"/>
              </w:rPr>
              <w:t>Ok</w:t>
            </w:r>
            <w:proofErr w:type="spellEnd"/>
            <w:r w:rsidRPr="00F67469">
              <w:rPr>
                <w:sz w:val="16"/>
                <w:szCs w:val="16"/>
              </w:rPr>
              <w:t>— оцениваемое предложение (состояние) участника,</w:t>
            </w:r>
            <w:bookmarkEnd w:id="27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8" w:name="_Toc73527266"/>
            <w:proofErr w:type="spellStart"/>
            <w:r w:rsidRPr="00F67469">
              <w:rPr>
                <w:sz w:val="16"/>
                <w:szCs w:val="16"/>
              </w:rPr>
              <w:t>Tk</w:t>
            </w:r>
            <w:proofErr w:type="spellEnd"/>
            <w:r w:rsidRPr="00F67469">
              <w:rPr>
                <w:sz w:val="16"/>
                <w:szCs w:val="16"/>
              </w:rPr>
              <w:t>— предпочитаемое оцениваемое предложение (состояние)</w:t>
            </w:r>
            <w:bookmarkEnd w:id="28"/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"вес_критерия_колво_договоров"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«вес_критерия_колво_договоров»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6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Суммарная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цена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аналогичных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договоров</w:t>
            </w:r>
            <w:proofErr w:type="spellEnd"/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Суммарная цена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 1рубль </w:t>
            </w:r>
          </w:p>
          <w:p w:rsidR="005D5422" w:rsidRPr="00F67469" w:rsidRDefault="005D5422" w:rsidP="005D5422">
            <w:pPr>
              <w:rPr>
                <w:sz w:val="16"/>
                <w:szCs w:val="16"/>
                <w:lang w:eastAsia="ru-RU"/>
              </w:rPr>
            </w:pPr>
          </w:p>
          <w:p w:rsidR="005D5422" w:rsidRPr="00F67469" w:rsidRDefault="005D5422" w:rsidP="005D5422">
            <w:pPr>
              <w:rPr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рассматриваемых договоров умноженное на НМЦД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9" w:name="_Toc73527267"/>
            <w:proofErr w:type="spellStart"/>
            <w:r w:rsidRPr="00F67469">
              <w:rPr>
                <w:sz w:val="16"/>
                <w:szCs w:val="16"/>
                <w:lang w:val="en-US"/>
              </w:rPr>
              <w:t>Rk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=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Wk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* ((Lk - Ok) / (Lk -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Tk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)), </w:t>
            </w:r>
            <w:r w:rsidRPr="00F67469">
              <w:rPr>
                <w:sz w:val="16"/>
                <w:szCs w:val="16"/>
              </w:rPr>
              <w:t>где</w:t>
            </w:r>
            <w:bookmarkEnd w:id="29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0" w:name="_Toc73527268"/>
            <w:proofErr w:type="spellStart"/>
            <w:r w:rsidRPr="00F67469">
              <w:rPr>
                <w:sz w:val="16"/>
                <w:szCs w:val="16"/>
              </w:rPr>
              <w:t>Rk</w:t>
            </w:r>
            <w:proofErr w:type="spellEnd"/>
            <w:r w:rsidRPr="00F67469">
              <w:rPr>
                <w:sz w:val="16"/>
                <w:szCs w:val="16"/>
              </w:rPr>
              <w:t>— рейтинг заявки относительно критерия,</w:t>
            </w:r>
            <w:bookmarkEnd w:id="30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1" w:name="_Toc73527269"/>
            <w:proofErr w:type="spellStart"/>
            <w:r w:rsidRPr="00F67469">
              <w:rPr>
                <w:sz w:val="16"/>
                <w:szCs w:val="16"/>
              </w:rPr>
              <w:t>Wk</w:t>
            </w:r>
            <w:proofErr w:type="spellEnd"/>
            <w:r w:rsidRPr="00F67469">
              <w:rPr>
                <w:sz w:val="16"/>
                <w:szCs w:val="16"/>
              </w:rPr>
              <w:t>— вес критерия,</w:t>
            </w:r>
            <w:bookmarkEnd w:id="31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2" w:name="_Toc73527270"/>
            <w:proofErr w:type="spellStart"/>
            <w:r w:rsidRPr="00F67469">
              <w:rPr>
                <w:sz w:val="16"/>
                <w:szCs w:val="16"/>
              </w:rPr>
              <w:t>Lk</w:t>
            </w:r>
            <w:proofErr w:type="spellEnd"/>
            <w:r w:rsidRPr="00F67469">
              <w:rPr>
                <w:sz w:val="16"/>
                <w:szCs w:val="16"/>
              </w:rPr>
              <w:t>— предельное оцениваемое предложение (состояние),</w:t>
            </w:r>
            <w:bookmarkEnd w:id="32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3" w:name="_Toc73527271"/>
            <w:proofErr w:type="spellStart"/>
            <w:r w:rsidRPr="00F67469">
              <w:rPr>
                <w:sz w:val="16"/>
                <w:szCs w:val="16"/>
              </w:rPr>
              <w:t>Ok</w:t>
            </w:r>
            <w:proofErr w:type="spellEnd"/>
            <w:r w:rsidRPr="00F67469">
              <w:rPr>
                <w:sz w:val="16"/>
                <w:szCs w:val="16"/>
              </w:rPr>
              <w:t>— оцениваемое предложение (состояние) участника,</w:t>
            </w:r>
            <w:bookmarkEnd w:id="33"/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Tk</w:t>
            </w:r>
            <w:proofErr w:type="spellEnd"/>
            <w:r w:rsidRPr="00F67469">
              <w:rPr>
                <w:sz w:val="16"/>
                <w:szCs w:val="16"/>
              </w:rPr>
              <w:t>— предпочитаемое оцениваемое предложение (состояние)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"вес_критерия_сумма_договоров"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«вес_критерия_сумма_договоров»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lastRenderedPageBreak/>
              <w:t>7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Прохождение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технического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аудита</w:t>
            </w:r>
            <w:proofErr w:type="spellEnd"/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Прохождение технического аудита (наличие заключения о прохождении технического аудита)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"вес_критерия_техаудит"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«вес_критерия_техаудит»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8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Наличие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кадровых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ресурсов</w:t>
            </w:r>
            <w:proofErr w:type="spellEnd"/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декларативной части заявок участников и подтверждающих документов (удостоверений, паспортов т/с и т.д.)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"вес_критерия_кадры"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«вес_критерия_кадры»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9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Наличие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материально-технических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ресурсов</w:t>
            </w:r>
            <w:proofErr w:type="spellEnd"/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декларативной части заявок участников и подтверждающих документов (удостоверений, паспортов т/с и т.д.)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"вес_критерия_МТР"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«вес_критерия_МТР»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</w:tbl>
    <w:p w:rsidR="005D5422" w:rsidRPr="0029043D" w:rsidRDefault="005D5422" w:rsidP="005D5422">
      <w:pPr>
        <w:pStyle w:val="111"/>
        <w:numPr>
          <w:ilvl w:val="0"/>
          <w:numId w:val="0"/>
        </w:numPr>
      </w:pPr>
    </w:p>
    <w:p w:rsidR="00173337" w:rsidRPr="002E30A6" w:rsidRDefault="00173337" w:rsidP="005D5422">
      <w:pPr>
        <w:pStyle w:val="111"/>
        <w:numPr>
          <w:ilvl w:val="0"/>
          <w:numId w:val="0"/>
        </w:numPr>
        <w:rPr>
          <w:color w:val="auto"/>
        </w:rPr>
      </w:pPr>
    </w:p>
    <w:sectPr w:rsidR="00173337" w:rsidRPr="002E30A6" w:rsidSect="005D5422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81F55" w:rsidRDefault="00681F55" w:rsidP="00D225C0">
      <w:r>
        <w:separator/>
      </w:r>
    </w:p>
    <w:p w:rsidR="00681F55" w:rsidRDefault="00681F55"/>
  </w:endnote>
  <w:endnote w:type="continuationSeparator" w:id="0">
    <w:p w:rsidR="00681F55" w:rsidRDefault="00681F55" w:rsidP="00D225C0">
      <w:r>
        <w:continuationSeparator/>
      </w:r>
    </w:p>
    <w:p w:rsidR="00681F55" w:rsidRDefault="00681F5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" w:fontKey="{DE1F95BA-7143-480F-AE9B-16379FB08163}"/>
    <w:embedBold r:id="rId2" w:fontKey="{94F1395C-3CD3-4652-AFCA-9D208A48DCE9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3" w:fontKey="{8A9273B2-1F25-4369-8253-8A9B1EDCAC1E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CA320F32-21BE-44BA-8E6E-4818CDCA6A5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90371526"/>
      <w:docPartObj>
        <w:docPartGallery w:val="Page Numbers (Bottom of Page)"/>
        <w:docPartUnique/>
      </w:docPartObj>
    </w:sdtPr>
    <w:sdtEndPr/>
    <w:sdtContent>
      <w:sdt>
        <w:sdtPr>
          <w:id w:val="1834715970"/>
          <w:docPartObj>
            <w:docPartGallery w:val="Page Numbers (Top of Page)"/>
            <w:docPartUnique/>
          </w:docPartObj>
        </w:sdtPr>
        <w:sdtEndPr/>
        <w:sdtContent>
          <w:p w:rsidR="00CD1D62" w:rsidRDefault="00CD1D62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 w:rsidR="006C06DF">
              <w:rPr>
                <w:rStyle w:val="affff7"/>
                <w:b/>
                <w:bCs/>
              </w:rPr>
              <w:t>87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2438D6"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2438D6">
              <w:rPr>
                <w:rStyle w:val="affff7"/>
                <w:noProof/>
              </w:rPr>
              <w:t>23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81879424"/>
      <w:docPartObj>
        <w:docPartGallery w:val="Page Numbers (Bottom of Page)"/>
        <w:docPartUnique/>
      </w:docPartObj>
    </w:sdtPr>
    <w:sdtEndPr/>
    <w:sdtContent>
      <w:sdt>
        <w:sdtPr>
          <w:id w:val="685869212"/>
          <w:docPartObj>
            <w:docPartGallery w:val="Page Numbers (Top of Page)"/>
            <w:docPartUnique/>
          </w:docPartObj>
        </w:sdtPr>
        <w:sdtEndPr/>
        <w:sdtContent>
          <w:p w:rsidR="002438D6" w:rsidRDefault="002438D6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b/>
                <w:bCs/>
              </w:rPr>
              <w:t>8</w:t>
            </w:r>
            <w:r>
              <w:rPr>
                <w:rStyle w:val="affff7"/>
                <w:b/>
                <w:bCs/>
              </w:rPr>
              <w:fldChar w:fldCharType="begin"/>
            </w:r>
            <w:r>
              <w:rPr>
                <w:rStyle w:val="affff7"/>
                <w:b/>
                <w:bCs/>
              </w:rPr>
              <w:instrText xml:space="preserve"> REF  НомерВПланеЗакупки </w:instrText>
            </w:r>
            <w:r>
              <w:rPr>
                <w:rStyle w:val="affff7"/>
                <w:b/>
                <w:bCs/>
              </w:rPr>
              <w:fldChar w:fldCharType="separate"/>
            </w:r>
            <w:sdt>
              <w:sdtPr>
                <w:alias w:val="Номер в плане закупок"/>
                <w:tag w:val="Номер в плане закупок"/>
                <w:id w:val="-1133626204"/>
                <w:placeholder>
                  <w:docPart w:val="B464A6EF61E84E4B9463042F7AC9A6AE"/>
                </w:placeholder>
                <w15:color w:val="FFFF00"/>
              </w:sdtPr>
              <w:sdtEndPr/>
              <w:sdtContent>
                <w:r>
                  <w:rPr>
                    <w:noProof/>
                  </w:rPr>
                  <w:t>87</w:t>
                </w:r>
              </w:sdtContent>
            </w:sdt>
            <w:r>
              <w:rPr>
                <w:rStyle w:val="affff7"/>
                <w:b/>
                <w:bCs/>
              </w:rPr>
              <w:fldChar w:fldCharType="end"/>
            </w:r>
            <w:r>
              <w:rPr>
                <w:rStyle w:val="affff7"/>
                <w:b/>
                <w:bCs/>
              </w:rPr>
              <w:t>7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BE2CB9"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BE2CB9">
              <w:rPr>
                <w:rStyle w:val="affff7"/>
                <w:noProof/>
              </w:rPr>
              <w:t>23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32386168"/>
      <w:docPartObj>
        <w:docPartGallery w:val="Page Numbers (Bottom of Page)"/>
        <w:docPartUnique/>
      </w:docPartObj>
    </w:sdtPr>
    <w:sdtEndPr/>
    <w:sdtContent>
      <w:p w:rsidR="00CD1D62" w:rsidRDefault="00681F55" w:rsidP="002438D6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sdt>
          <w:sdtPr>
            <w:id w:val="1107705473"/>
            <w:docPartObj>
              <w:docPartGallery w:val="Page Numbers (Top of Page)"/>
              <w:docPartUnique/>
            </w:docPartObj>
          </w:sdtPr>
          <w:sdtEndPr/>
          <w:sdtContent>
            <w:fldSimple w:instr=" REF  НомерВПланеЗакупки ">
              <w:sdt>
                <w:sdtPr>
                  <w:alias w:val="Номер в плане закупок"/>
                  <w:tag w:val="Номер в плане закупок"/>
                  <w:id w:val="439042776"/>
                  <w:placeholder>
                    <w:docPart w:val="DC990C6BA8E84C0187127D1704D290C6"/>
                  </w:placeholder>
                  <w15:color w:val="FFFF00"/>
                </w:sdtPr>
                <w:sdtEndPr/>
                <w:sdtContent>
                  <w:r w:rsidR="002438D6">
                    <w:rPr>
                      <w:noProof/>
                    </w:rPr>
                    <w:t>87</w:t>
                  </w:r>
                </w:sdtContent>
              </w:sdt>
            </w:fldSimple>
            <w:r w:rsidR="00CD1D62" w:rsidRPr="00973491">
              <w:rPr>
                <w:rStyle w:val="affff7"/>
              </w:rPr>
              <w:t xml:space="preserve">|   Страница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PAGE</w:instrText>
            </w:r>
            <w:r w:rsidR="00CD1D62" w:rsidRPr="00973491">
              <w:rPr>
                <w:rStyle w:val="affff7"/>
              </w:rPr>
              <w:fldChar w:fldCharType="separate"/>
            </w:r>
            <w:r w:rsidR="00622BF7">
              <w:rPr>
                <w:rStyle w:val="affff7"/>
                <w:noProof/>
              </w:rPr>
              <w:t>2</w:t>
            </w:r>
            <w:r w:rsidR="00CD1D62" w:rsidRPr="00973491">
              <w:rPr>
                <w:rStyle w:val="affff7"/>
              </w:rPr>
              <w:fldChar w:fldCharType="end"/>
            </w:r>
            <w:r w:rsidR="00CD1D62" w:rsidRPr="00973491">
              <w:rPr>
                <w:rStyle w:val="affff7"/>
              </w:rPr>
              <w:t xml:space="preserve"> из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NUMPAGES</w:instrText>
            </w:r>
            <w:r w:rsidR="00CD1D62" w:rsidRPr="00973491">
              <w:rPr>
                <w:rStyle w:val="affff7"/>
              </w:rPr>
              <w:fldChar w:fldCharType="separate"/>
            </w:r>
            <w:r w:rsidR="00622BF7">
              <w:rPr>
                <w:rStyle w:val="affff7"/>
                <w:noProof/>
              </w:rPr>
              <w:t>22</w:t>
            </w:r>
            <w:r w:rsidR="00CD1D62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1466017"/>
      <w:docPartObj>
        <w:docPartGallery w:val="Page Numbers (Bottom of Page)"/>
        <w:docPartUnique/>
      </w:docPartObj>
    </w:sdtPr>
    <w:sdtEndPr/>
    <w:sdtContent>
      <w:p w:rsidR="00CD1D62" w:rsidRDefault="009B2AB3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fldSimple w:instr=" REF  НомерВПланеЗакупки ">
          <w:sdt>
            <w:sdtPr>
              <w:alias w:val="Номер в плане закупок"/>
              <w:tag w:val="Номер в плане закупок"/>
              <w:id w:val="-275483187"/>
              <w:placeholder>
                <w:docPart w:val="C3E4D37B5DAC420986D8231AE2DD105A"/>
              </w:placeholder>
              <w15:color w:val="FFFF00"/>
            </w:sdtPr>
            <w:sdtEndPr/>
            <w:sdtContent>
              <w:r w:rsidR="002438D6">
                <w:rPr>
                  <w:noProof/>
                </w:rPr>
                <w:t>87</w:t>
              </w:r>
            </w:sdtContent>
          </w:sdt>
        </w:fldSimple>
        <w:r w:rsidR="00CD1D62">
          <w:t xml:space="preserve">   </w:t>
        </w:r>
        <w:sdt>
          <w:sdtPr>
            <w:id w:val="-713423825"/>
            <w:docPartObj>
              <w:docPartGallery w:val="Page Numbers (Top of Page)"/>
              <w:docPartUnique/>
            </w:docPartObj>
          </w:sdtPr>
          <w:sdtEndPr/>
          <w:sdtContent>
            <w:r w:rsidR="00CD1D62" w:rsidRPr="00973491">
              <w:rPr>
                <w:rStyle w:val="affff7"/>
              </w:rPr>
              <w:t xml:space="preserve">|   Страница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PAGE</w:instrText>
            </w:r>
            <w:r w:rsidR="00CD1D62" w:rsidRPr="00973491">
              <w:rPr>
                <w:rStyle w:val="affff7"/>
              </w:rPr>
              <w:fldChar w:fldCharType="separate"/>
            </w:r>
            <w:r w:rsidR="00622BF7">
              <w:rPr>
                <w:rStyle w:val="affff7"/>
                <w:noProof/>
              </w:rPr>
              <w:t>5</w:t>
            </w:r>
            <w:r w:rsidR="00CD1D62" w:rsidRPr="00973491">
              <w:rPr>
                <w:rStyle w:val="affff7"/>
              </w:rPr>
              <w:fldChar w:fldCharType="end"/>
            </w:r>
            <w:r w:rsidR="00CD1D62" w:rsidRPr="00973491">
              <w:rPr>
                <w:rStyle w:val="affff7"/>
              </w:rPr>
              <w:t xml:space="preserve"> из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NUMPAGES</w:instrText>
            </w:r>
            <w:r w:rsidR="00CD1D62" w:rsidRPr="00973491">
              <w:rPr>
                <w:rStyle w:val="affff7"/>
              </w:rPr>
              <w:fldChar w:fldCharType="separate"/>
            </w:r>
            <w:r w:rsidR="00622BF7">
              <w:rPr>
                <w:rStyle w:val="affff7"/>
                <w:noProof/>
              </w:rPr>
              <w:t>22</w:t>
            </w:r>
            <w:r w:rsidR="00CD1D62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58922501"/>
      <w:docPartObj>
        <w:docPartGallery w:val="Page Numbers (Bottom of Page)"/>
        <w:docPartUnique/>
      </w:docPartObj>
    </w:sdtPr>
    <w:sdtEndPr/>
    <w:sdtContent>
      <w:p w:rsidR="00CD1D62" w:rsidRDefault="009B2AB3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918294220"/>
              <w:placeholder>
                <w:docPart w:val="2677E40700134297B0AE1D278B0CD94A"/>
              </w:placeholder>
              <w15:color w:val="FFFF00"/>
            </w:sdtPr>
            <w:sdtEndPr/>
            <w:sdtContent>
              <w:r w:rsidR="00BE2CB9">
                <w:rPr>
                  <w:noProof/>
                </w:rPr>
                <w:t>87</w:t>
              </w:r>
            </w:sdtContent>
          </w:sdt>
        </w:fldSimple>
        <w:r w:rsidR="00CD1D62">
          <w:t xml:space="preserve">   </w:t>
        </w:r>
        <w:sdt>
          <w:sdtPr>
            <w:id w:val="-442306018"/>
            <w:docPartObj>
              <w:docPartGallery w:val="Page Numbers (Top of Page)"/>
              <w:docPartUnique/>
            </w:docPartObj>
          </w:sdtPr>
          <w:sdtEndPr/>
          <w:sdtContent>
            <w:r w:rsidR="00CD1D62" w:rsidRPr="00973491">
              <w:rPr>
                <w:rStyle w:val="affff7"/>
              </w:rPr>
              <w:t xml:space="preserve">|   Страница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PAGE</w:instrText>
            </w:r>
            <w:r w:rsidR="00CD1D62" w:rsidRPr="00973491">
              <w:rPr>
                <w:rStyle w:val="affff7"/>
              </w:rPr>
              <w:fldChar w:fldCharType="separate"/>
            </w:r>
            <w:r w:rsidR="00622BF7">
              <w:rPr>
                <w:rStyle w:val="affff7"/>
                <w:noProof/>
              </w:rPr>
              <w:t>21</w:t>
            </w:r>
            <w:r w:rsidR="00CD1D62" w:rsidRPr="00973491">
              <w:rPr>
                <w:rStyle w:val="affff7"/>
              </w:rPr>
              <w:fldChar w:fldCharType="end"/>
            </w:r>
            <w:r w:rsidR="00CD1D62" w:rsidRPr="00973491">
              <w:rPr>
                <w:rStyle w:val="affff7"/>
              </w:rPr>
              <w:t xml:space="preserve"> из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NUMPAGES</w:instrText>
            </w:r>
            <w:r w:rsidR="00CD1D62" w:rsidRPr="00973491">
              <w:rPr>
                <w:rStyle w:val="affff7"/>
              </w:rPr>
              <w:fldChar w:fldCharType="separate"/>
            </w:r>
            <w:r w:rsidR="00622BF7">
              <w:rPr>
                <w:rStyle w:val="affff7"/>
                <w:noProof/>
              </w:rPr>
              <w:t>22</w:t>
            </w:r>
            <w:r w:rsidR="00CD1D62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81F55" w:rsidRDefault="00681F55" w:rsidP="00D225C0">
      <w:r>
        <w:separator/>
      </w:r>
    </w:p>
    <w:p w:rsidR="00681F55" w:rsidRDefault="00681F55"/>
  </w:footnote>
  <w:footnote w:type="continuationSeparator" w:id="0">
    <w:p w:rsidR="00681F55" w:rsidRDefault="00681F55" w:rsidP="00D225C0">
      <w:r>
        <w:continuationSeparator/>
      </w:r>
    </w:p>
    <w:p w:rsidR="00681F55" w:rsidRDefault="00681F55"/>
  </w:footnote>
  <w:footnote w:id="1">
    <w:p w:rsidR="00CD1D62" w:rsidRDefault="00CD1D62" w:rsidP="002E5EF4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CD1D62" w:rsidRDefault="00CD1D62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CD1D62" w:rsidRPr="009675CA" w:rsidRDefault="00CD1D62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CD1D62" w:rsidRDefault="00CD1D62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:rsidR="00CD1D62" w:rsidRPr="0094686B" w:rsidRDefault="00CD1D62" w:rsidP="00072A74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 w:numId="13">
    <w:abstractNumId w:val="3"/>
  </w:num>
  <w:num w:numId="14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attachedTemplate r:id="rId1"/>
  <w:stylePaneSortMethod w:val="0000"/>
  <w:documentProtection w:formatting="1" w:enforcement="0"/>
  <w:styleLockTheme/>
  <w:styleLockQFSet/>
  <w:defaultTabStop w:val="709"/>
  <w:autoHyphenation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034C"/>
    <w:rsid w:val="0000053F"/>
    <w:rsid w:val="000012EC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ACB"/>
    <w:rsid w:val="0001345F"/>
    <w:rsid w:val="000145A3"/>
    <w:rsid w:val="000153AD"/>
    <w:rsid w:val="0001572E"/>
    <w:rsid w:val="00015C01"/>
    <w:rsid w:val="0001662C"/>
    <w:rsid w:val="000167A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A37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8A3"/>
    <w:rsid w:val="00037FE0"/>
    <w:rsid w:val="000419D5"/>
    <w:rsid w:val="00041F03"/>
    <w:rsid w:val="000421BA"/>
    <w:rsid w:val="00042EF1"/>
    <w:rsid w:val="00043111"/>
    <w:rsid w:val="00045C06"/>
    <w:rsid w:val="00046621"/>
    <w:rsid w:val="0004725D"/>
    <w:rsid w:val="0005056A"/>
    <w:rsid w:val="00050633"/>
    <w:rsid w:val="00053A68"/>
    <w:rsid w:val="00053E99"/>
    <w:rsid w:val="00054592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AA"/>
    <w:rsid w:val="000704DC"/>
    <w:rsid w:val="00070A03"/>
    <w:rsid w:val="00070FA0"/>
    <w:rsid w:val="00071395"/>
    <w:rsid w:val="000713B0"/>
    <w:rsid w:val="00072607"/>
    <w:rsid w:val="00072709"/>
    <w:rsid w:val="00072A74"/>
    <w:rsid w:val="00072AA8"/>
    <w:rsid w:val="0007337E"/>
    <w:rsid w:val="00074807"/>
    <w:rsid w:val="00074D49"/>
    <w:rsid w:val="00075178"/>
    <w:rsid w:val="000758E4"/>
    <w:rsid w:val="00075DDC"/>
    <w:rsid w:val="000768B8"/>
    <w:rsid w:val="00077041"/>
    <w:rsid w:val="000773A5"/>
    <w:rsid w:val="00077491"/>
    <w:rsid w:val="00081FBE"/>
    <w:rsid w:val="00082024"/>
    <w:rsid w:val="000825A0"/>
    <w:rsid w:val="00082C9A"/>
    <w:rsid w:val="00082D2A"/>
    <w:rsid w:val="00083BAD"/>
    <w:rsid w:val="00083D72"/>
    <w:rsid w:val="000843C1"/>
    <w:rsid w:val="00084688"/>
    <w:rsid w:val="00084D33"/>
    <w:rsid w:val="00085A16"/>
    <w:rsid w:val="000862BF"/>
    <w:rsid w:val="000871F6"/>
    <w:rsid w:val="00087952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16D"/>
    <w:rsid w:val="00096446"/>
    <w:rsid w:val="000969FE"/>
    <w:rsid w:val="00096BB8"/>
    <w:rsid w:val="00097204"/>
    <w:rsid w:val="000972E2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5EB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2C2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947"/>
    <w:rsid w:val="000D1B02"/>
    <w:rsid w:val="000D2063"/>
    <w:rsid w:val="000D26C7"/>
    <w:rsid w:val="000D3F1D"/>
    <w:rsid w:val="000D4EEA"/>
    <w:rsid w:val="000D50AF"/>
    <w:rsid w:val="000D5D40"/>
    <w:rsid w:val="000D64ED"/>
    <w:rsid w:val="000D6702"/>
    <w:rsid w:val="000D73B5"/>
    <w:rsid w:val="000D7D73"/>
    <w:rsid w:val="000E16EA"/>
    <w:rsid w:val="000E1D76"/>
    <w:rsid w:val="000E2466"/>
    <w:rsid w:val="000E29EE"/>
    <w:rsid w:val="000E3344"/>
    <w:rsid w:val="000E34CB"/>
    <w:rsid w:val="000E3AA5"/>
    <w:rsid w:val="000E3E4B"/>
    <w:rsid w:val="000E4507"/>
    <w:rsid w:val="000E5BA0"/>
    <w:rsid w:val="000E5EF6"/>
    <w:rsid w:val="000E62F5"/>
    <w:rsid w:val="000E6691"/>
    <w:rsid w:val="000E76A9"/>
    <w:rsid w:val="000E7BA7"/>
    <w:rsid w:val="000E7C0B"/>
    <w:rsid w:val="000F04B5"/>
    <w:rsid w:val="000F0D98"/>
    <w:rsid w:val="000F0ED2"/>
    <w:rsid w:val="000F1182"/>
    <w:rsid w:val="000F1A7E"/>
    <w:rsid w:val="000F1BA4"/>
    <w:rsid w:val="000F2A25"/>
    <w:rsid w:val="000F3485"/>
    <w:rsid w:val="000F4CAC"/>
    <w:rsid w:val="000F57B2"/>
    <w:rsid w:val="000F5FE3"/>
    <w:rsid w:val="000F6B29"/>
    <w:rsid w:val="000F6D92"/>
    <w:rsid w:val="000F7F9B"/>
    <w:rsid w:val="00100097"/>
    <w:rsid w:val="00100295"/>
    <w:rsid w:val="001006D6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BA3"/>
    <w:rsid w:val="00111DD0"/>
    <w:rsid w:val="001135D1"/>
    <w:rsid w:val="00113CCA"/>
    <w:rsid w:val="00113FA3"/>
    <w:rsid w:val="001146B8"/>
    <w:rsid w:val="0011521F"/>
    <w:rsid w:val="001152E9"/>
    <w:rsid w:val="00115997"/>
    <w:rsid w:val="00115B52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B40"/>
    <w:rsid w:val="00126D0F"/>
    <w:rsid w:val="00127550"/>
    <w:rsid w:val="001302F4"/>
    <w:rsid w:val="00130788"/>
    <w:rsid w:val="00130CE3"/>
    <w:rsid w:val="00131152"/>
    <w:rsid w:val="00131234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5E6"/>
    <w:rsid w:val="00150630"/>
    <w:rsid w:val="00150EE3"/>
    <w:rsid w:val="001521AC"/>
    <w:rsid w:val="001537E6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DB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DE8"/>
    <w:rsid w:val="001766C6"/>
    <w:rsid w:val="00176D35"/>
    <w:rsid w:val="0017726B"/>
    <w:rsid w:val="001779D4"/>
    <w:rsid w:val="00177BA9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F11"/>
    <w:rsid w:val="00191410"/>
    <w:rsid w:val="00191EF7"/>
    <w:rsid w:val="001932B1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05B1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2164"/>
    <w:rsid w:val="001E2224"/>
    <w:rsid w:val="001E2F3E"/>
    <w:rsid w:val="001E3FAF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302"/>
    <w:rsid w:val="001F66B9"/>
    <w:rsid w:val="001F6C20"/>
    <w:rsid w:val="001F6C2C"/>
    <w:rsid w:val="001F734F"/>
    <w:rsid w:val="00200EBB"/>
    <w:rsid w:val="002012F7"/>
    <w:rsid w:val="00201583"/>
    <w:rsid w:val="00201660"/>
    <w:rsid w:val="00201ABC"/>
    <w:rsid w:val="00202B0B"/>
    <w:rsid w:val="002040FA"/>
    <w:rsid w:val="00204B63"/>
    <w:rsid w:val="00205ABB"/>
    <w:rsid w:val="00206104"/>
    <w:rsid w:val="00206106"/>
    <w:rsid w:val="00206244"/>
    <w:rsid w:val="0020633C"/>
    <w:rsid w:val="0021046E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FF9"/>
    <w:rsid w:val="0023097D"/>
    <w:rsid w:val="0023140C"/>
    <w:rsid w:val="00233342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8D6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BFD"/>
    <w:rsid w:val="0026157A"/>
    <w:rsid w:val="0026176B"/>
    <w:rsid w:val="00261B79"/>
    <w:rsid w:val="00262180"/>
    <w:rsid w:val="00264633"/>
    <w:rsid w:val="0026483B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2755"/>
    <w:rsid w:val="00283EDE"/>
    <w:rsid w:val="0028419B"/>
    <w:rsid w:val="00284C12"/>
    <w:rsid w:val="00285655"/>
    <w:rsid w:val="00285BA9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9EA"/>
    <w:rsid w:val="00293ADF"/>
    <w:rsid w:val="00294295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3DF1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941"/>
    <w:rsid w:val="002C5636"/>
    <w:rsid w:val="002C5D38"/>
    <w:rsid w:val="002C645A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4E43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0A6"/>
    <w:rsid w:val="002E3180"/>
    <w:rsid w:val="002E40C8"/>
    <w:rsid w:val="002E4CE8"/>
    <w:rsid w:val="002E51B5"/>
    <w:rsid w:val="002E5EF4"/>
    <w:rsid w:val="002E699C"/>
    <w:rsid w:val="002E76BC"/>
    <w:rsid w:val="002E7812"/>
    <w:rsid w:val="002F023B"/>
    <w:rsid w:val="002F086F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698E"/>
    <w:rsid w:val="002F6ADE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2D0"/>
    <w:rsid w:val="00323948"/>
    <w:rsid w:val="00324269"/>
    <w:rsid w:val="00324291"/>
    <w:rsid w:val="0032516C"/>
    <w:rsid w:val="003258AD"/>
    <w:rsid w:val="00327260"/>
    <w:rsid w:val="0032729F"/>
    <w:rsid w:val="003272EF"/>
    <w:rsid w:val="003275C3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916"/>
    <w:rsid w:val="00355188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457E"/>
    <w:rsid w:val="00384745"/>
    <w:rsid w:val="003849A1"/>
    <w:rsid w:val="00385397"/>
    <w:rsid w:val="00385AC7"/>
    <w:rsid w:val="00385E94"/>
    <w:rsid w:val="00386818"/>
    <w:rsid w:val="003868BA"/>
    <w:rsid w:val="00386F9C"/>
    <w:rsid w:val="00387ACF"/>
    <w:rsid w:val="00390664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4B5"/>
    <w:rsid w:val="003A1955"/>
    <w:rsid w:val="003A1AC4"/>
    <w:rsid w:val="003A1CE6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C0216"/>
    <w:rsid w:val="003C081F"/>
    <w:rsid w:val="003C1CB7"/>
    <w:rsid w:val="003C2538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452E"/>
    <w:rsid w:val="003D45C9"/>
    <w:rsid w:val="003D4AF7"/>
    <w:rsid w:val="003D513D"/>
    <w:rsid w:val="003D6541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3655"/>
    <w:rsid w:val="003F42DE"/>
    <w:rsid w:val="003F467B"/>
    <w:rsid w:val="003F4D0A"/>
    <w:rsid w:val="003F6EA0"/>
    <w:rsid w:val="003F7761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FCA"/>
    <w:rsid w:val="004201BB"/>
    <w:rsid w:val="0042025B"/>
    <w:rsid w:val="00420486"/>
    <w:rsid w:val="0042079E"/>
    <w:rsid w:val="00420D79"/>
    <w:rsid w:val="0042105E"/>
    <w:rsid w:val="00421159"/>
    <w:rsid w:val="00421276"/>
    <w:rsid w:val="00421FCF"/>
    <w:rsid w:val="00422BBD"/>
    <w:rsid w:val="0042440C"/>
    <w:rsid w:val="00424CAB"/>
    <w:rsid w:val="00427945"/>
    <w:rsid w:val="00427F1B"/>
    <w:rsid w:val="00430214"/>
    <w:rsid w:val="00430830"/>
    <w:rsid w:val="0043181A"/>
    <w:rsid w:val="00432056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0204"/>
    <w:rsid w:val="004411A0"/>
    <w:rsid w:val="00441C4E"/>
    <w:rsid w:val="0044295E"/>
    <w:rsid w:val="00443216"/>
    <w:rsid w:val="0044340E"/>
    <w:rsid w:val="00443859"/>
    <w:rsid w:val="00443B0A"/>
    <w:rsid w:val="00443CF9"/>
    <w:rsid w:val="004455C2"/>
    <w:rsid w:val="00446F03"/>
    <w:rsid w:val="004470F5"/>
    <w:rsid w:val="00447C17"/>
    <w:rsid w:val="00450368"/>
    <w:rsid w:val="00450F1A"/>
    <w:rsid w:val="00451C6D"/>
    <w:rsid w:val="0045297D"/>
    <w:rsid w:val="0045340C"/>
    <w:rsid w:val="0045380E"/>
    <w:rsid w:val="004539C8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3A20"/>
    <w:rsid w:val="00466617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60C4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832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A7A1C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4AB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32E3"/>
    <w:rsid w:val="004C438E"/>
    <w:rsid w:val="004C4FF7"/>
    <w:rsid w:val="004C5490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3CEF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5652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BC5"/>
    <w:rsid w:val="005023CA"/>
    <w:rsid w:val="0050408C"/>
    <w:rsid w:val="00504529"/>
    <w:rsid w:val="0050488E"/>
    <w:rsid w:val="00504C19"/>
    <w:rsid w:val="00505A90"/>
    <w:rsid w:val="00505E11"/>
    <w:rsid w:val="00505F49"/>
    <w:rsid w:val="005069B6"/>
    <w:rsid w:val="0050776F"/>
    <w:rsid w:val="00510595"/>
    <w:rsid w:val="00510E32"/>
    <w:rsid w:val="00511779"/>
    <w:rsid w:val="00511F8F"/>
    <w:rsid w:val="00512854"/>
    <w:rsid w:val="00512A8E"/>
    <w:rsid w:val="0051476F"/>
    <w:rsid w:val="00514905"/>
    <w:rsid w:val="00516091"/>
    <w:rsid w:val="0051726A"/>
    <w:rsid w:val="00517818"/>
    <w:rsid w:val="005216EA"/>
    <w:rsid w:val="00521B48"/>
    <w:rsid w:val="00521C91"/>
    <w:rsid w:val="005227A2"/>
    <w:rsid w:val="00522A4B"/>
    <w:rsid w:val="00524154"/>
    <w:rsid w:val="00525706"/>
    <w:rsid w:val="005267B7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1BE8"/>
    <w:rsid w:val="00551F87"/>
    <w:rsid w:val="00552133"/>
    <w:rsid w:val="005526F9"/>
    <w:rsid w:val="00552BF3"/>
    <w:rsid w:val="00552DD0"/>
    <w:rsid w:val="0055363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703"/>
    <w:rsid w:val="00563CDE"/>
    <w:rsid w:val="005640F1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1837"/>
    <w:rsid w:val="005721AF"/>
    <w:rsid w:val="005721EE"/>
    <w:rsid w:val="00572D22"/>
    <w:rsid w:val="00573258"/>
    <w:rsid w:val="0057337B"/>
    <w:rsid w:val="00573499"/>
    <w:rsid w:val="00573671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30C1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9C3"/>
    <w:rsid w:val="005B2AA4"/>
    <w:rsid w:val="005B2C96"/>
    <w:rsid w:val="005B335F"/>
    <w:rsid w:val="005B355B"/>
    <w:rsid w:val="005B4093"/>
    <w:rsid w:val="005B432B"/>
    <w:rsid w:val="005B4BDD"/>
    <w:rsid w:val="005B570B"/>
    <w:rsid w:val="005B6B2F"/>
    <w:rsid w:val="005C04EF"/>
    <w:rsid w:val="005C101B"/>
    <w:rsid w:val="005C1745"/>
    <w:rsid w:val="005C1C08"/>
    <w:rsid w:val="005C2181"/>
    <w:rsid w:val="005C2276"/>
    <w:rsid w:val="005C2679"/>
    <w:rsid w:val="005C384A"/>
    <w:rsid w:val="005C3858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422"/>
    <w:rsid w:val="005D5D89"/>
    <w:rsid w:val="005D5EE5"/>
    <w:rsid w:val="005D5F60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7E8"/>
    <w:rsid w:val="005E79B1"/>
    <w:rsid w:val="005E7C13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6590"/>
    <w:rsid w:val="00606A9D"/>
    <w:rsid w:val="00606AD5"/>
    <w:rsid w:val="00607A86"/>
    <w:rsid w:val="006105FF"/>
    <w:rsid w:val="00610630"/>
    <w:rsid w:val="00610CAA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79E6"/>
    <w:rsid w:val="006202D0"/>
    <w:rsid w:val="006209A5"/>
    <w:rsid w:val="00620AD0"/>
    <w:rsid w:val="00620D7C"/>
    <w:rsid w:val="00620FE1"/>
    <w:rsid w:val="00621399"/>
    <w:rsid w:val="00621580"/>
    <w:rsid w:val="0062167D"/>
    <w:rsid w:val="00621A30"/>
    <w:rsid w:val="00621DEA"/>
    <w:rsid w:val="00621F36"/>
    <w:rsid w:val="00622BCC"/>
    <w:rsid w:val="00622BF7"/>
    <w:rsid w:val="00623CDE"/>
    <w:rsid w:val="00624361"/>
    <w:rsid w:val="00624908"/>
    <w:rsid w:val="00624D3A"/>
    <w:rsid w:val="006256F9"/>
    <w:rsid w:val="006268E7"/>
    <w:rsid w:val="00626CB9"/>
    <w:rsid w:val="00626E24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929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5C81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4BED"/>
    <w:rsid w:val="00656079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5B7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55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D90"/>
    <w:rsid w:val="006B47FF"/>
    <w:rsid w:val="006B5702"/>
    <w:rsid w:val="006B5754"/>
    <w:rsid w:val="006B577A"/>
    <w:rsid w:val="006B5A94"/>
    <w:rsid w:val="006B5FE0"/>
    <w:rsid w:val="006B7F96"/>
    <w:rsid w:val="006C06DF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EC6"/>
    <w:rsid w:val="006F7F32"/>
    <w:rsid w:val="007012F5"/>
    <w:rsid w:val="00701916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483D"/>
    <w:rsid w:val="0071492E"/>
    <w:rsid w:val="00714D1B"/>
    <w:rsid w:val="007156DC"/>
    <w:rsid w:val="007160F8"/>
    <w:rsid w:val="007162A5"/>
    <w:rsid w:val="00716CD1"/>
    <w:rsid w:val="0071750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558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40CAF"/>
    <w:rsid w:val="00741425"/>
    <w:rsid w:val="0074176F"/>
    <w:rsid w:val="0074245C"/>
    <w:rsid w:val="00743413"/>
    <w:rsid w:val="0074373F"/>
    <w:rsid w:val="00743B9E"/>
    <w:rsid w:val="00744E4F"/>
    <w:rsid w:val="0074536D"/>
    <w:rsid w:val="00745CDA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318B"/>
    <w:rsid w:val="007533CA"/>
    <w:rsid w:val="007552A7"/>
    <w:rsid w:val="00756414"/>
    <w:rsid w:val="007572B9"/>
    <w:rsid w:val="0075766F"/>
    <w:rsid w:val="00760107"/>
    <w:rsid w:val="00760E02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F0"/>
    <w:rsid w:val="00774CC7"/>
    <w:rsid w:val="00775B65"/>
    <w:rsid w:val="00776543"/>
    <w:rsid w:val="007777EA"/>
    <w:rsid w:val="00777A39"/>
    <w:rsid w:val="00777D1F"/>
    <w:rsid w:val="00777E11"/>
    <w:rsid w:val="0078021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8F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2D2"/>
    <w:rsid w:val="007A33C9"/>
    <w:rsid w:val="007A341D"/>
    <w:rsid w:val="007A40F5"/>
    <w:rsid w:val="007A5C59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5262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24F2"/>
    <w:rsid w:val="007C3364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3452"/>
    <w:rsid w:val="007D3C99"/>
    <w:rsid w:val="007D3ED1"/>
    <w:rsid w:val="007D4DD5"/>
    <w:rsid w:val="007D52EB"/>
    <w:rsid w:val="007D5ED4"/>
    <w:rsid w:val="007D6D71"/>
    <w:rsid w:val="007D7138"/>
    <w:rsid w:val="007E0642"/>
    <w:rsid w:val="007E17AF"/>
    <w:rsid w:val="007E1903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426A"/>
    <w:rsid w:val="007F5977"/>
    <w:rsid w:val="007F6132"/>
    <w:rsid w:val="007F67BD"/>
    <w:rsid w:val="007F7058"/>
    <w:rsid w:val="007F7534"/>
    <w:rsid w:val="007F7A89"/>
    <w:rsid w:val="007F7C9C"/>
    <w:rsid w:val="00800036"/>
    <w:rsid w:val="00800FFC"/>
    <w:rsid w:val="008019B4"/>
    <w:rsid w:val="0080240C"/>
    <w:rsid w:val="00802F00"/>
    <w:rsid w:val="00802F7E"/>
    <w:rsid w:val="008037E1"/>
    <w:rsid w:val="008039EF"/>
    <w:rsid w:val="00803F95"/>
    <w:rsid w:val="008043A4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11F5"/>
    <w:rsid w:val="00811937"/>
    <w:rsid w:val="008125E7"/>
    <w:rsid w:val="0081330E"/>
    <w:rsid w:val="008138DA"/>
    <w:rsid w:val="008138DF"/>
    <w:rsid w:val="00813D80"/>
    <w:rsid w:val="00815CCC"/>
    <w:rsid w:val="00816F05"/>
    <w:rsid w:val="00820FC8"/>
    <w:rsid w:val="0082111B"/>
    <w:rsid w:val="00821944"/>
    <w:rsid w:val="008220DF"/>
    <w:rsid w:val="00822180"/>
    <w:rsid w:val="00822905"/>
    <w:rsid w:val="00822D77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7A9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62AB"/>
    <w:rsid w:val="0085631A"/>
    <w:rsid w:val="00856483"/>
    <w:rsid w:val="00857C57"/>
    <w:rsid w:val="00857D32"/>
    <w:rsid w:val="00860B92"/>
    <w:rsid w:val="008614ED"/>
    <w:rsid w:val="00861842"/>
    <w:rsid w:val="00861911"/>
    <w:rsid w:val="008619AC"/>
    <w:rsid w:val="00861DCE"/>
    <w:rsid w:val="008629F9"/>
    <w:rsid w:val="00863567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ABF"/>
    <w:rsid w:val="008D2700"/>
    <w:rsid w:val="008D400D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3A2A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95"/>
    <w:rsid w:val="00914455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47CC4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BA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74D5"/>
    <w:rsid w:val="009675CA"/>
    <w:rsid w:val="00967A80"/>
    <w:rsid w:val="00967E06"/>
    <w:rsid w:val="00971A86"/>
    <w:rsid w:val="00971F45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7325"/>
    <w:rsid w:val="00977994"/>
    <w:rsid w:val="009805B5"/>
    <w:rsid w:val="00981606"/>
    <w:rsid w:val="00981692"/>
    <w:rsid w:val="00983980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5F22"/>
    <w:rsid w:val="00996F74"/>
    <w:rsid w:val="00997A97"/>
    <w:rsid w:val="00997B00"/>
    <w:rsid w:val="009A00B8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B15"/>
    <w:rsid w:val="009A6E5C"/>
    <w:rsid w:val="009A7C1C"/>
    <w:rsid w:val="009A7CE1"/>
    <w:rsid w:val="009B09DA"/>
    <w:rsid w:val="009B1865"/>
    <w:rsid w:val="009B1EF0"/>
    <w:rsid w:val="009B2AB3"/>
    <w:rsid w:val="009B2CF1"/>
    <w:rsid w:val="009B2D72"/>
    <w:rsid w:val="009B2E96"/>
    <w:rsid w:val="009B3938"/>
    <w:rsid w:val="009B3A69"/>
    <w:rsid w:val="009B59DD"/>
    <w:rsid w:val="009B6B72"/>
    <w:rsid w:val="009C05C1"/>
    <w:rsid w:val="009C06BA"/>
    <w:rsid w:val="009C0AB1"/>
    <w:rsid w:val="009C142A"/>
    <w:rsid w:val="009C150C"/>
    <w:rsid w:val="009C161E"/>
    <w:rsid w:val="009C1C05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D6E"/>
    <w:rsid w:val="009D10EE"/>
    <w:rsid w:val="009D216C"/>
    <w:rsid w:val="009D217D"/>
    <w:rsid w:val="009D313B"/>
    <w:rsid w:val="009D333F"/>
    <w:rsid w:val="009D35F5"/>
    <w:rsid w:val="009D3739"/>
    <w:rsid w:val="009D38C5"/>
    <w:rsid w:val="009D4A14"/>
    <w:rsid w:val="009D53FB"/>
    <w:rsid w:val="009D6255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0B6"/>
    <w:rsid w:val="009E2C21"/>
    <w:rsid w:val="009E2FBD"/>
    <w:rsid w:val="009E338D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7DF"/>
    <w:rsid w:val="00A0285E"/>
    <w:rsid w:val="00A02963"/>
    <w:rsid w:val="00A02C54"/>
    <w:rsid w:val="00A02D0D"/>
    <w:rsid w:val="00A04265"/>
    <w:rsid w:val="00A042D6"/>
    <w:rsid w:val="00A048DD"/>
    <w:rsid w:val="00A05E5E"/>
    <w:rsid w:val="00A05FF3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27BEA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C4D"/>
    <w:rsid w:val="00A451D4"/>
    <w:rsid w:val="00A46A65"/>
    <w:rsid w:val="00A475E3"/>
    <w:rsid w:val="00A47AE1"/>
    <w:rsid w:val="00A47AE2"/>
    <w:rsid w:val="00A5095A"/>
    <w:rsid w:val="00A51362"/>
    <w:rsid w:val="00A51AAE"/>
    <w:rsid w:val="00A51ACD"/>
    <w:rsid w:val="00A51C1A"/>
    <w:rsid w:val="00A52012"/>
    <w:rsid w:val="00A52C92"/>
    <w:rsid w:val="00A5349E"/>
    <w:rsid w:val="00A557FC"/>
    <w:rsid w:val="00A55EF7"/>
    <w:rsid w:val="00A56761"/>
    <w:rsid w:val="00A56B71"/>
    <w:rsid w:val="00A57144"/>
    <w:rsid w:val="00A57828"/>
    <w:rsid w:val="00A60AA1"/>
    <w:rsid w:val="00A616FB"/>
    <w:rsid w:val="00A62CA2"/>
    <w:rsid w:val="00A63681"/>
    <w:rsid w:val="00A6379B"/>
    <w:rsid w:val="00A641D7"/>
    <w:rsid w:val="00A646D2"/>
    <w:rsid w:val="00A6472B"/>
    <w:rsid w:val="00A64B00"/>
    <w:rsid w:val="00A65C47"/>
    <w:rsid w:val="00A66BD3"/>
    <w:rsid w:val="00A7060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B6F"/>
    <w:rsid w:val="00A82E80"/>
    <w:rsid w:val="00A833C5"/>
    <w:rsid w:val="00A83EE9"/>
    <w:rsid w:val="00A849E5"/>
    <w:rsid w:val="00A84B03"/>
    <w:rsid w:val="00A85152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4D85"/>
    <w:rsid w:val="00AB5316"/>
    <w:rsid w:val="00AB5355"/>
    <w:rsid w:val="00AB5444"/>
    <w:rsid w:val="00AB5D18"/>
    <w:rsid w:val="00AB6420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40F6"/>
    <w:rsid w:val="00AE5A1B"/>
    <w:rsid w:val="00AE5C6F"/>
    <w:rsid w:val="00AE65B0"/>
    <w:rsid w:val="00AE7231"/>
    <w:rsid w:val="00AE729F"/>
    <w:rsid w:val="00AE7A17"/>
    <w:rsid w:val="00AF081F"/>
    <w:rsid w:val="00AF201E"/>
    <w:rsid w:val="00AF24CA"/>
    <w:rsid w:val="00AF2DA9"/>
    <w:rsid w:val="00AF3D50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B43"/>
    <w:rsid w:val="00B17350"/>
    <w:rsid w:val="00B2011F"/>
    <w:rsid w:val="00B2013E"/>
    <w:rsid w:val="00B20719"/>
    <w:rsid w:val="00B20B23"/>
    <w:rsid w:val="00B20EA9"/>
    <w:rsid w:val="00B20F33"/>
    <w:rsid w:val="00B21237"/>
    <w:rsid w:val="00B219A4"/>
    <w:rsid w:val="00B21BEF"/>
    <w:rsid w:val="00B22560"/>
    <w:rsid w:val="00B2276A"/>
    <w:rsid w:val="00B228FC"/>
    <w:rsid w:val="00B23094"/>
    <w:rsid w:val="00B2396E"/>
    <w:rsid w:val="00B24464"/>
    <w:rsid w:val="00B24D5A"/>
    <w:rsid w:val="00B2581D"/>
    <w:rsid w:val="00B25DD6"/>
    <w:rsid w:val="00B26A09"/>
    <w:rsid w:val="00B27040"/>
    <w:rsid w:val="00B277CD"/>
    <w:rsid w:val="00B27C69"/>
    <w:rsid w:val="00B27F9C"/>
    <w:rsid w:val="00B30762"/>
    <w:rsid w:val="00B3110B"/>
    <w:rsid w:val="00B31817"/>
    <w:rsid w:val="00B32D2F"/>
    <w:rsid w:val="00B33307"/>
    <w:rsid w:val="00B34E90"/>
    <w:rsid w:val="00B350AB"/>
    <w:rsid w:val="00B3572C"/>
    <w:rsid w:val="00B3585B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A77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70B"/>
    <w:rsid w:val="00B467FF"/>
    <w:rsid w:val="00B47AED"/>
    <w:rsid w:val="00B47BE0"/>
    <w:rsid w:val="00B50985"/>
    <w:rsid w:val="00B5133B"/>
    <w:rsid w:val="00B5212C"/>
    <w:rsid w:val="00B52956"/>
    <w:rsid w:val="00B52F7A"/>
    <w:rsid w:val="00B53A88"/>
    <w:rsid w:val="00B5403B"/>
    <w:rsid w:val="00B55A63"/>
    <w:rsid w:val="00B564B6"/>
    <w:rsid w:val="00B56B74"/>
    <w:rsid w:val="00B6136A"/>
    <w:rsid w:val="00B61BAB"/>
    <w:rsid w:val="00B6202B"/>
    <w:rsid w:val="00B62B7A"/>
    <w:rsid w:val="00B62FA8"/>
    <w:rsid w:val="00B6489B"/>
    <w:rsid w:val="00B65A64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463E"/>
    <w:rsid w:val="00B9584C"/>
    <w:rsid w:val="00B958AA"/>
    <w:rsid w:val="00B969F4"/>
    <w:rsid w:val="00B971AC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751F"/>
    <w:rsid w:val="00BC15C2"/>
    <w:rsid w:val="00BC1643"/>
    <w:rsid w:val="00BC1CF4"/>
    <w:rsid w:val="00BC20B2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5962"/>
    <w:rsid w:val="00BD5ADE"/>
    <w:rsid w:val="00BD615B"/>
    <w:rsid w:val="00BE0483"/>
    <w:rsid w:val="00BE1741"/>
    <w:rsid w:val="00BE25FA"/>
    <w:rsid w:val="00BE2CB9"/>
    <w:rsid w:val="00BE3194"/>
    <w:rsid w:val="00BE495F"/>
    <w:rsid w:val="00BE49DD"/>
    <w:rsid w:val="00BE5EB6"/>
    <w:rsid w:val="00BE6564"/>
    <w:rsid w:val="00BE680C"/>
    <w:rsid w:val="00BE692C"/>
    <w:rsid w:val="00BE6963"/>
    <w:rsid w:val="00BE6976"/>
    <w:rsid w:val="00BE6C96"/>
    <w:rsid w:val="00BF14D0"/>
    <w:rsid w:val="00BF2E14"/>
    <w:rsid w:val="00BF2FF0"/>
    <w:rsid w:val="00BF314E"/>
    <w:rsid w:val="00BF38E5"/>
    <w:rsid w:val="00BF3DD4"/>
    <w:rsid w:val="00BF4104"/>
    <w:rsid w:val="00BF4588"/>
    <w:rsid w:val="00BF4CE6"/>
    <w:rsid w:val="00BF5475"/>
    <w:rsid w:val="00BF5A67"/>
    <w:rsid w:val="00BF61D5"/>
    <w:rsid w:val="00BF66BD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7F23"/>
    <w:rsid w:val="00C1009F"/>
    <w:rsid w:val="00C1051B"/>
    <w:rsid w:val="00C1051D"/>
    <w:rsid w:val="00C10B72"/>
    <w:rsid w:val="00C113B5"/>
    <w:rsid w:val="00C12452"/>
    <w:rsid w:val="00C12B46"/>
    <w:rsid w:val="00C12E16"/>
    <w:rsid w:val="00C13F57"/>
    <w:rsid w:val="00C1456E"/>
    <w:rsid w:val="00C1464B"/>
    <w:rsid w:val="00C151B5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3DB"/>
    <w:rsid w:val="00C25034"/>
    <w:rsid w:val="00C30706"/>
    <w:rsid w:val="00C309E0"/>
    <w:rsid w:val="00C31853"/>
    <w:rsid w:val="00C31A76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E82"/>
    <w:rsid w:val="00C46437"/>
    <w:rsid w:val="00C464A7"/>
    <w:rsid w:val="00C46BD4"/>
    <w:rsid w:val="00C46F7E"/>
    <w:rsid w:val="00C478F3"/>
    <w:rsid w:val="00C47B45"/>
    <w:rsid w:val="00C5027A"/>
    <w:rsid w:val="00C503AF"/>
    <w:rsid w:val="00C50597"/>
    <w:rsid w:val="00C51201"/>
    <w:rsid w:val="00C53917"/>
    <w:rsid w:val="00C54648"/>
    <w:rsid w:val="00C54739"/>
    <w:rsid w:val="00C547B3"/>
    <w:rsid w:val="00C55107"/>
    <w:rsid w:val="00C573FD"/>
    <w:rsid w:val="00C6036E"/>
    <w:rsid w:val="00C60534"/>
    <w:rsid w:val="00C60F95"/>
    <w:rsid w:val="00C6107A"/>
    <w:rsid w:val="00C6139A"/>
    <w:rsid w:val="00C614C5"/>
    <w:rsid w:val="00C61598"/>
    <w:rsid w:val="00C6193D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80142"/>
    <w:rsid w:val="00C811C0"/>
    <w:rsid w:val="00C81205"/>
    <w:rsid w:val="00C81975"/>
    <w:rsid w:val="00C81E87"/>
    <w:rsid w:val="00C82202"/>
    <w:rsid w:val="00C8221E"/>
    <w:rsid w:val="00C823E7"/>
    <w:rsid w:val="00C83E1E"/>
    <w:rsid w:val="00C84CED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4F8B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4504"/>
    <w:rsid w:val="00CA4EA2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920"/>
    <w:rsid w:val="00CB6C74"/>
    <w:rsid w:val="00CB6F6B"/>
    <w:rsid w:val="00CB714C"/>
    <w:rsid w:val="00CB7621"/>
    <w:rsid w:val="00CB7750"/>
    <w:rsid w:val="00CB79DC"/>
    <w:rsid w:val="00CB7B10"/>
    <w:rsid w:val="00CB7B8B"/>
    <w:rsid w:val="00CB7C30"/>
    <w:rsid w:val="00CC21E5"/>
    <w:rsid w:val="00CC45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1D62"/>
    <w:rsid w:val="00CD21C7"/>
    <w:rsid w:val="00CD34D5"/>
    <w:rsid w:val="00CD41A9"/>
    <w:rsid w:val="00CD4592"/>
    <w:rsid w:val="00CD4980"/>
    <w:rsid w:val="00CD4D9B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3A86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96E"/>
    <w:rsid w:val="00D35541"/>
    <w:rsid w:val="00D35674"/>
    <w:rsid w:val="00D35701"/>
    <w:rsid w:val="00D358B4"/>
    <w:rsid w:val="00D35E49"/>
    <w:rsid w:val="00D36212"/>
    <w:rsid w:val="00D364EF"/>
    <w:rsid w:val="00D36B2B"/>
    <w:rsid w:val="00D37833"/>
    <w:rsid w:val="00D40B01"/>
    <w:rsid w:val="00D41227"/>
    <w:rsid w:val="00D436DD"/>
    <w:rsid w:val="00D4384F"/>
    <w:rsid w:val="00D4395F"/>
    <w:rsid w:val="00D441FA"/>
    <w:rsid w:val="00D44822"/>
    <w:rsid w:val="00D46258"/>
    <w:rsid w:val="00D4678A"/>
    <w:rsid w:val="00D46E52"/>
    <w:rsid w:val="00D47042"/>
    <w:rsid w:val="00D47171"/>
    <w:rsid w:val="00D47E63"/>
    <w:rsid w:val="00D50D1C"/>
    <w:rsid w:val="00D514AC"/>
    <w:rsid w:val="00D5218A"/>
    <w:rsid w:val="00D525EA"/>
    <w:rsid w:val="00D5371A"/>
    <w:rsid w:val="00D53A66"/>
    <w:rsid w:val="00D53A6E"/>
    <w:rsid w:val="00D54622"/>
    <w:rsid w:val="00D54EB6"/>
    <w:rsid w:val="00D55C3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D80"/>
    <w:rsid w:val="00D701C0"/>
    <w:rsid w:val="00D7062B"/>
    <w:rsid w:val="00D70D2B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75F5"/>
    <w:rsid w:val="00D97D68"/>
    <w:rsid w:val="00DA02C7"/>
    <w:rsid w:val="00DA0CC9"/>
    <w:rsid w:val="00DA2D3F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68F"/>
    <w:rsid w:val="00DC0BD9"/>
    <w:rsid w:val="00DC121D"/>
    <w:rsid w:val="00DC323A"/>
    <w:rsid w:val="00DC47D9"/>
    <w:rsid w:val="00DC4DC9"/>
    <w:rsid w:val="00DC64F7"/>
    <w:rsid w:val="00DC7990"/>
    <w:rsid w:val="00DC7F31"/>
    <w:rsid w:val="00DD0B36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547D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684"/>
    <w:rsid w:val="00E358EB"/>
    <w:rsid w:val="00E35C14"/>
    <w:rsid w:val="00E36810"/>
    <w:rsid w:val="00E37485"/>
    <w:rsid w:val="00E37B2C"/>
    <w:rsid w:val="00E4105A"/>
    <w:rsid w:val="00E4110C"/>
    <w:rsid w:val="00E4156E"/>
    <w:rsid w:val="00E43394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2872"/>
    <w:rsid w:val="00E6300A"/>
    <w:rsid w:val="00E63482"/>
    <w:rsid w:val="00E6360B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AD0"/>
    <w:rsid w:val="00E7405D"/>
    <w:rsid w:val="00E74EB3"/>
    <w:rsid w:val="00E74F31"/>
    <w:rsid w:val="00E75B8A"/>
    <w:rsid w:val="00E75F8B"/>
    <w:rsid w:val="00E7602A"/>
    <w:rsid w:val="00E7686B"/>
    <w:rsid w:val="00E77144"/>
    <w:rsid w:val="00E77E39"/>
    <w:rsid w:val="00E82478"/>
    <w:rsid w:val="00E828B0"/>
    <w:rsid w:val="00E82A01"/>
    <w:rsid w:val="00E82A3F"/>
    <w:rsid w:val="00E83DEC"/>
    <w:rsid w:val="00E85C51"/>
    <w:rsid w:val="00E85FA6"/>
    <w:rsid w:val="00E86619"/>
    <w:rsid w:val="00E86CD3"/>
    <w:rsid w:val="00E86FBC"/>
    <w:rsid w:val="00E87BDD"/>
    <w:rsid w:val="00E87D48"/>
    <w:rsid w:val="00E905D7"/>
    <w:rsid w:val="00E914D1"/>
    <w:rsid w:val="00E91A42"/>
    <w:rsid w:val="00E93027"/>
    <w:rsid w:val="00E93873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6A4"/>
    <w:rsid w:val="00EA3EF7"/>
    <w:rsid w:val="00EA4FF6"/>
    <w:rsid w:val="00EA5882"/>
    <w:rsid w:val="00EA59AC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0577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3E3"/>
    <w:rsid w:val="00EE3B1E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A2A"/>
    <w:rsid w:val="00EF2BD8"/>
    <w:rsid w:val="00EF3B75"/>
    <w:rsid w:val="00EF3DC5"/>
    <w:rsid w:val="00EF4237"/>
    <w:rsid w:val="00EF45D1"/>
    <w:rsid w:val="00EF4B73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10429"/>
    <w:rsid w:val="00F12098"/>
    <w:rsid w:val="00F15903"/>
    <w:rsid w:val="00F16484"/>
    <w:rsid w:val="00F16521"/>
    <w:rsid w:val="00F16DD0"/>
    <w:rsid w:val="00F17814"/>
    <w:rsid w:val="00F2034C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BAB"/>
    <w:rsid w:val="00F31CFA"/>
    <w:rsid w:val="00F321C6"/>
    <w:rsid w:val="00F322E6"/>
    <w:rsid w:val="00F328E6"/>
    <w:rsid w:val="00F32BDA"/>
    <w:rsid w:val="00F32D7E"/>
    <w:rsid w:val="00F32EEA"/>
    <w:rsid w:val="00F33751"/>
    <w:rsid w:val="00F34504"/>
    <w:rsid w:val="00F347F9"/>
    <w:rsid w:val="00F34D83"/>
    <w:rsid w:val="00F34EA9"/>
    <w:rsid w:val="00F35312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817"/>
    <w:rsid w:val="00F60A02"/>
    <w:rsid w:val="00F61E9D"/>
    <w:rsid w:val="00F62A71"/>
    <w:rsid w:val="00F641EF"/>
    <w:rsid w:val="00F64712"/>
    <w:rsid w:val="00F6604B"/>
    <w:rsid w:val="00F664C6"/>
    <w:rsid w:val="00F66D03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77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97EE7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1C76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2C5"/>
    <w:rsid w:val="00FD3E3E"/>
    <w:rsid w:val="00FD3EAF"/>
    <w:rsid w:val="00FD4101"/>
    <w:rsid w:val="00FD5F19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54A5"/>
    <w:rsid w:val="00FE66C8"/>
    <w:rsid w:val="00FE6706"/>
    <w:rsid w:val="00FE6CC1"/>
    <w:rsid w:val="00FE6DFE"/>
    <w:rsid w:val="00FE707F"/>
    <w:rsid w:val="00FE7B78"/>
    <w:rsid w:val="00FF197E"/>
    <w:rsid w:val="00FF1FF2"/>
    <w:rsid w:val="00FF25A2"/>
    <w:rsid w:val="00FF2652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2C6F2C2A"/>
  <w15:docId w15:val="{67341A12-EFCC-4649-82B2-A3B777D2F6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202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1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1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egrul.nalog.ru/index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5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yperlink" Target="mailto:zakupki@eurosib-td.ru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chebykina_ni\Documents\&#1053;&#1040;&#1058;&#1040;&#1051;&#1048;\&#1050;&#1054;&#1053;&#1050;&#1059;&#1056;&#1057;&#1067;\2022\&#1050;&#1060;%20&#1055;&#1048;&#1056;%20&#1041;&#1072;&#1088;&#1086;&#1082;&#1072;&#1084;&#1077;&#1088;&#1072;\&#1064;&#1072;&#1073;&#1083;&#1086;&#1085;%20&#1076;&#1086;&#1082;&#1091;&#1084;&#1077;&#1085;&#1090;&#1072;&#1094;&#1080;&#1080;%20&#1086;%20&#1079;&#1072;&#1082;&#1091;&#1087;&#1082;&#1077;%20(&#1040;&#1055;;%20&#1069;&#1060;;%20&#1057;&#1072;&#1081;&#1090;,%20&#1085;&#1077;%20223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A2B0DA425CDD4DF78EA52474DCCFBD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29523C-85A2-41B5-9001-099E597833CA}"/>
      </w:docPartPr>
      <w:docPartBody>
        <w:p w:rsidR="005B7C02" w:rsidRDefault="005B7C02">
          <w:pPr>
            <w:pStyle w:val="A2B0DA425CDD4DF78EA52474DCCFBD0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67CB54E44D448FB319A6BB422005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A8B741-4B32-4B5E-BF4F-E3F43085E74D}"/>
      </w:docPartPr>
      <w:docPartBody>
        <w:p w:rsidR="005B7C02" w:rsidRDefault="005B7C02">
          <w:pPr>
            <w:pStyle w:val="D367CB54E44D448FB319A6BB422005DA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11C0575CFDA24B23A176C44F43F67C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5DCA52-887B-4EEA-95BD-3B18F94D62A5}"/>
      </w:docPartPr>
      <w:docPartBody>
        <w:p w:rsidR="005B7C02" w:rsidRDefault="005B7C02">
          <w:pPr>
            <w:pStyle w:val="11C0575CFDA24B23A176C44F43F67C89"/>
          </w:pPr>
          <w:bookmarkStart w:id="0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0"/>
        </w:p>
      </w:docPartBody>
    </w:docPart>
    <w:docPart>
      <w:docPartPr>
        <w:name w:val="B4B0F2A73404403E8BFB6818371A1A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197C80F-8A62-4A45-871D-8A5A7CB2F044}"/>
      </w:docPartPr>
      <w:docPartBody>
        <w:p w:rsidR="005B7C02" w:rsidRDefault="005B7C02">
          <w:pPr>
            <w:pStyle w:val="B4B0F2A73404403E8BFB6818371A1AC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A397E2E93F424D92096170A3818C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9E166F-B21D-4512-A116-2195BCBF7853}"/>
      </w:docPartPr>
      <w:docPartBody>
        <w:p w:rsidR="005B7C02" w:rsidRDefault="005B7C02">
          <w:pPr>
            <w:pStyle w:val="7AA397E2E93F424D92096170A3818CC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2DA5EA493D4DA7B2480ABB451D15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A5E6F3-D661-40D1-AD29-FF9409D7C263}"/>
      </w:docPartPr>
      <w:docPartBody>
        <w:p w:rsidR="005B7C02" w:rsidRDefault="005B7C02">
          <w:pPr>
            <w:pStyle w:val="392DA5EA493D4DA7B2480ABB451D153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DAAE24CCCB4D9E8EA26F96A3E6AE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2A3ED0-C367-4DC5-8851-A3AE2F5BFE02}"/>
      </w:docPartPr>
      <w:docPartBody>
        <w:p w:rsidR="005B7C02" w:rsidRDefault="005B7C02">
          <w:pPr>
            <w:pStyle w:val="14DAAE24CCCB4D9E8EA26F96A3E6AE6A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E23CFE472ACD4F60AF20AAABD72492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BCF71D-A7EB-47B5-8183-BECF77D8BBA3}"/>
      </w:docPartPr>
      <w:docPartBody>
        <w:p w:rsidR="005B7C02" w:rsidRDefault="005B7C02">
          <w:pPr>
            <w:pStyle w:val="E23CFE472ACD4F60AF20AAABD72492DA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5FD452E0000E49C28FC5BB19375425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069C0D-F2F6-4B63-A332-7F3EA1B8E04C}"/>
      </w:docPartPr>
      <w:docPartBody>
        <w:p w:rsidR="005B7C02" w:rsidRDefault="005B7C02">
          <w:pPr>
            <w:pStyle w:val="5FD452E0000E49C28FC5BB19375425E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8193AA122146C18C0235EE125288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E9B52F-7CE5-4501-A97C-B3C680096CD2}"/>
      </w:docPartPr>
      <w:docPartBody>
        <w:p w:rsidR="005B7C02" w:rsidRDefault="005B7C02">
          <w:pPr>
            <w:pStyle w:val="098193AA122146C18C0235EE1252885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6A81F3E9CF4B8A9A3FF0E88D4DE0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2D0FDB-5AE5-48E7-AF1E-199CA91F2A78}"/>
      </w:docPartPr>
      <w:docPartBody>
        <w:p w:rsidR="005B7C02" w:rsidRDefault="005B7C02">
          <w:pPr>
            <w:pStyle w:val="C86A81F3E9CF4B8A9A3FF0E88D4DE05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23F90C54AF4D7D9F0566C98DE8C0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640A14-7929-473A-9DA7-3B09EADD2E90}"/>
      </w:docPartPr>
      <w:docPartBody>
        <w:p w:rsidR="005B7C02" w:rsidRDefault="005B7C02">
          <w:pPr>
            <w:pStyle w:val="D023F90C54AF4D7D9F0566C98DE8C0E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4D0492402542D6838CFCA3FEF1B2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903E35-8BDD-42E0-BAF5-9FBEDBA2B074}"/>
      </w:docPartPr>
      <w:docPartBody>
        <w:p w:rsidR="005B7C02" w:rsidRDefault="005B7C02">
          <w:pPr>
            <w:pStyle w:val="914D0492402542D6838CFCA3FEF1B2C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26BFA4557B4385A2057C0C875983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0CB03F-EB28-4896-BD06-26C74F3A5B0F}"/>
      </w:docPartPr>
      <w:docPartBody>
        <w:p w:rsidR="005B7C02" w:rsidRDefault="005B7C02">
          <w:pPr>
            <w:pStyle w:val="AB26BFA4557B4385A2057C0C8759838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5826A9916F40C883B5ABFEA47CC0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07D736-1A89-420F-8CF5-DAC4DAC0DC2E}"/>
      </w:docPartPr>
      <w:docPartBody>
        <w:p w:rsidR="005B7C02" w:rsidRDefault="005B7C02">
          <w:pPr>
            <w:pStyle w:val="3E5826A9916F40C883B5ABFEA47CC02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6A0C5F26D9440BB896BF8EE79547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23020A-F7A5-4B2C-8360-6A86C2A51966}"/>
      </w:docPartPr>
      <w:docPartBody>
        <w:p w:rsidR="005B7C02" w:rsidRDefault="005B7C02">
          <w:pPr>
            <w:pStyle w:val="056A0C5F26D9440BB896BF8EE79547A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2E9E2D1B7D4152BD9DC8CF60911C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3F8DCA-66B5-47F9-836F-736F92B9668E}"/>
      </w:docPartPr>
      <w:docPartBody>
        <w:p w:rsidR="005B7C02" w:rsidRDefault="005B7C02">
          <w:pPr>
            <w:pStyle w:val="BE2E9E2D1B7D4152BD9DC8CF60911CA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617030A2EB4545BA1B22532FCADF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8A3509-EA32-4DA9-926B-4F1BCF465F48}"/>
      </w:docPartPr>
      <w:docPartBody>
        <w:p w:rsidR="005B7C02" w:rsidRDefault="005B7C02">
          <w:pPr>
            <w:pStyle w:val="82617030A2EB4545BA1B22532FCADFE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AF4EE830484D4F8EC7BBE68B4068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1838EB-1D10-4CA3-96C6-868F7BEF62E8}"/>
      </w:docPartPr>
      <w:docPartBody>
        <w:p w:rsidR="005B7C02" w:rsidRDefault="005B7C02">
          <w:pPr>
            <w:pStyle w:val="3CAF4EE830484D4F8EC7BBE68B4068D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0376408C86D4C95B4ACCF5392459A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E4F7C0-D05A-4A7B-B346-AF4DF6E3FF52}"/>
      </w:docPartPr>
      <w:docPartBody>
        <w:p w:rsidR="005B7C02" w:rsidRDefault="005B7C02">
          <w:pPr>
            <w:pStyle w:val="90376408C86D4C95B4ACCF5392459A40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EE2FA0E5FE994E3193D0D7C6DED3BE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A26FF6-3AAD-47EF-ADD5-C7C4CC8CCB63}"/>
      </w:docPartPr>
      <w:docPartBody>
        <w:p w:rsidR="005B7C02" w:rsidRDefault="005B7C02">
          <w:pPr>
            <w:pStyle w:val="EE2FA0E5FE994E3193D0D7C6DED3BEC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39D4FA914044ADDAC5D4D9F6F13D68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C89EC7-5DCA-4593-85B1-6DFDA79B2467}"/>
      </w:docPartPr>
      <w:docPartBody>
        <w:p w:rsidR="005B7C02" w:rsidRDefault="005B7C02">
          <w:pPr>
            <w:pStyle w:val="A39D4FA914044ADDAC5D4D9F6F13D685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500C08758C004C86A21C4A3FB89D6D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492F62-F3D6-4FC5-885E-D219B3909C8A}"/>
      </w:docPartPr>
      <w:docPartBody>
        <w:p w:rsidR="005B7C02" w:rsidRDefault="005B7C02">
          <w:pPr>
            <w:pStyle w:val="500C08758C004C86A21C4A3FB89D6D6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8FFBD8DABF417F8B333D55CB85A1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42BF88-9AA4-4BD0-A765-79941346CB61}"/>
      </w:docPartPr>
      <w:docPartBody>
        <w:p w:rsidR="005B7C02" w:rsidRDefault="005B7C02">
          <w:pPr>
            <w:pStyle w:val="B98FFBD8DABF417F8B333D55CB85A170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1E571E39649541589B4F72DC380003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8A98ED-AE99-4FA8-9519-70DDD6A17F07}"/>
      </w:docPartPr>
      <w:docPartBody>
        <w:p w:rsidR="005B7C02" w:rsidRDefault="005B7C02">
          <w:pPr>
            <w:pStyle w:val="1E571E39649541589B4F72DC380003D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616A24921C4A69A303CE75003805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A9C317-F462-46B8-807B-8CACF281B8CE}"/>
      </w:docPartPr>
      <w:docPartBody>
        <w:p w:rsidR="005B7C02" w:rsidRDefault="005B7C02">
          <w:pPr>
            <w:pStyle w:val="7A616A24921C4A69A303CE75003805B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BD8E0D9A734B36820DB18CF382CF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AF24B1-785F-433D-AA26-77546DC17C8E}"/>
      </w:docPartPr>
      <w:docPartBody>
        <w:p w:rsidR="005B7C02" w:rsidRDefault="005B7C02">
          <w:pPr>
            <w:pStyle w:val="99BD8E0D9A734B36820DB18CF382CFB8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715BB06A3696441DB70AA6D9B51E19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7B2922-E860-43EE-9BEF-A0B3BD291A8E}"/>
      </w:docPartPr>
      <w:docPartBody>
        <w:p w:rsidR="005B7C02" w:rsidRDefault="005B7C02">
          <w:pPr>
            <w:pStyle w:val="715BB06A3696441DB70AA6D9B51E19C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A0FD95AF2D4D8F9468A62E139873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53BE38-EBFC-46C4-874A-E4FE8295F014}"/>
      </w:docPartPr>
      <w:docPartBody>
        <w:p w:rsidR="005B7C02" w:rsidRDefault="005B7C02">
          <w:pPr>
            <w:pStyle w:val="1AA0FD95AF2D4D8F9468A62E139873D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2D47004710481C9CCE2DC61783D1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D19D85-D7CB-4F3D-9A49-5D99BAA07591}"/>
      </w:docPartPr>
      <w:docPartBody>
        <w:p w:rsidR="005B7C02" w:rsidRDefault="005B7C02">
          <w:pPr>
            <w:pStyle w:val="212D47004710481C9CCE2DC61783D10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C4BD477EE24B69B3D24BDE2E8CF4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8563BC-DEBD-4D27-B80E-F08441A4540F}"/>
      </w:docPartPr>
      <w:docPartBody>
        <w:p w:rsidR="005B7C02" w:rsidRDefault="005B7C02">
          <w:pPr>
            <w:pStyle w:val="CBC4BD477EE24B69B3D24BDE2E8CF45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148099F45441FD88DEA7A7CDDCA0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00391B-372A-46EF-B8C0-79221B5F5C02}"/>
      </w:docPartPr>
      <w:docPartBody>
        <w:p w:rsidR="005B7C02" w:rsidRDefault="005B7C02">
          <w:pPr>
            <w:pStyle w:val="BD148099F45441FD88DEA7A7CDDCA0D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E0E1D80DF444C5CA8B00C4580F8281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3866EF-AF5A-4152-A1FB-DD69B6DAA70D}"/>
      </w:docPartPr>
      <w:docPartBody>
        <w:p w:rsidR="005B7C02" w:rsidRDefault="005B7C02">
          <w:pPr>
            <w:pStyle w:val="0E0E1D80DF444C5CA8B00C4580F8281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DDD8666D3840E5A4C69325C11D50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DEA048-A874-40C2-AFE1-C7268580E2CE}"/>
      </w:docPartPr>
      <w:docPartBody>
        <w:p w:rsidR="005B7C02" w:rsidRDefault="005B7C02">
          <w:pPr>
            <w:pStyle w:val="5BDDD8666D3840E5A4C69325C11D50D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159FF6965444D7B364EBD11AD757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9DBDCA-20EA-4053-9B78-94F5FC009EDB}"/>
      </w:docPartPr>
      <w:docPartBody>
        <w:p w:rsidR="005B7C02" w:rsidRDefault="005B7C02">
          <w:pPr>
            <w:pStyle w:val="C6159FF6965444D7B364EBD11AD7574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10867F9ECD24BFDACD6CB205E3275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0C8A49-3B13-488B-8577-83246C26C690}"/>
      </w:docPartPr>
      <w:docPartBody>
        <w:p w:rsidR="005B7C02" w:rsidRDefault="005B7C02">
          <w:pPr>
            <w:pStyle w:val="B10867F9ECD24BFDACD6CB205E3275C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BBC718BB5D948B4AB4BB9D065C88F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143776-4AB1-40D3-A446-C04AF472B3A7}"/>
      </w:docPartPr>
      <w:docPartBody>
        <w:p w:rsidR="005B7C02" w:rsidRDefault="005B7C02">
          <w:pPr>
            <w:pStyle w:val="CBBC718BB5D948B4AB4BB9D065C88F4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5BA07A3663F422EB6F2D2DD9DAEA2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1FAA16-A0E6-4746-95CB-9F33D5100B9C}"/>
      </w:docPartPr>
      <w:docPartBody>
        <w:p w:rsidR="005B7C02" w:rsidRDefault="005B7C02">
          <w:pPr>
            <w:pStyle w:val="85BA07A3663F422EB6F2D2DD9DAEA2A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366B9AABA65431BB1753C4EA1AA01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9B15DA-75C4-44FF-A513-DEA019314DE1}"/>
      </w:docPartPr>
      <w:docPartBody>
        <w:p w:rsidR="005B7C02" w:rsidRDefault="005B7C02">
          <w:pPr>
            <w:pStyle w:val="7366B9AABA65431BB1753C4EA1AA011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EDB06BB3C424D399A6DBFE3B9BBC6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A8E770-D5D0-4FB6-B3D7-E1672B37D6A4}"/>
      </w:docPartPr>
      <w:docPartBody>
        <w:p w:rsidR="005B7C02" w:rsidRDefault="005B7C02">
          <w:pPr>
            <w:pStyle w:val="1EDB06BB3C424D399A6DBFE3B9BBC6A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29CE2A676C84755AC8B46C24952F1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28FE1B-85F8-4951-BAAC-530042D6EADA}"/>
      </w:docPartPr>
      <w:docPartBody>
        <w:p w:rsidR="005B7C02" w:rsidRDefault="005B7C02">
          <w:pPr>
            <w:pStyle w:val="429CE2A676C84755AC8B46C24952F14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9F2C94F70B0491BAF89972EBCD77B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55ACC7-5259-4786-A2FC-BC4C288AD120}"/>
      </w:docPartPr>
      <w:docPartBody>
        <w:p w:rsidR="005B7C02" w:rsidRDefault="005B7C02">
          <w:pPr>
            <w:pStyle w:val="A9F2C94F70B0491BAF89972EBCD77B2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439DBD4A6384747B535E24DCF459A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60B26E-A092-4313-BD8B-EF56C5BAFD2F}"/>
      </w:docPartPr>
      <w:docPartBody>
        <w:p w:rsidR="005B7C02" w:rsidRDefault="005B7C02">
          <w:pPr>
            <w:pStyle w:val="1439DBD4A6384747B535E24DCF459AC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C79796A6FC34E8C99C42E83ADADA9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C99D2C-81D3-43AA-8CB2-202E73FC68C4}"/>
      </w:docPartPr>
      <w:docPartBody>
        <w:p w:rsidR="005B7C02" w:rsidRDefault="005B7C02">
          <w:pPr>
            <w:pStyle w:val="3C79796A6FC34E8C99C42E83ADADA90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62298D8455F49CA89B91FCCAF335D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305E2C-C713-44EF-9226-778ACA423CB7}"/>
      </w:docPartPr>
      <w:docPartBody>
        <w:p w:rsidR="005B7C02" w:rsidRDefault="005B7C02">
          <w:pPr>
            <w:pStyle w:val="B62298D8455F49CA89B91FCCAF335D57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B34F820625D4929812E632584A5C1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04EC60-0BFF-460D-A0B5-9C5AE5AE17B0}"/>
      </w:docPartPr>
      <w:docPartBody>
        <w:p w:rsidR="005B7C02" w:rsidRDefault="005B7C02">
          <w:pPr>
            <w:pStyle w:val="7B34F820625D4929812E632584A5C18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D6BA7AF24B84DBAA4FC3981527AA2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2B0EB8-1A78-41AF-8600-AC8FBE0FBD7F}"/>
      </w:docPartPr>
      <w:docPartBody>
        <w:p w:rsidR="005B7C02" w:rsidRDefault="005B7C02">
          <w:pPr>
            <w:pStyle w:val="7D6BA7AF24B84DBAA4FC3981527AA21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8D5A50AD27244A68D516E15473C7A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F81247-49D0-4BDA-867C-19ECAD9FC82D}"/>
      </w:docPartPr>
      <w:docPartBody>
        <w:p w:rsidR="005B7C02" w:rsidRDefault="005B7C02">
          <w:pPr>
            <w:pStyle w:val="98D5A50AD27244A68D516E15473C7A5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B662EE99F5B4B868DB0829AC194BA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8C85E5-64C6-417E-A5AA-35D482D31D6B}"/>
      </w:docPartPr>
      <w:docPartBody>
        <w:p w:rsidR="005B7C02" w:rsidRDefault="005B7C02">
          <w:pPr>
            <w:pStyle w:val="DB662EE99F5B4B868DB0829AC194BA39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106CDEF717194BAEA600624908F808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A8C2D8-9197-429C-BDE6-D0AA5C145E47}"/>
      </w:docPartPr>
      <w:docPartBody>
        <w:p w:rsidR="005B7C02" w:rsidRDefault="005B7C02">
          <w:pPr>
            <w:pStyle w:val="106CDEF717194BAEA600624908F8080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485965E73334EA290D3A67B874776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D3C593-1EBD-4A8C-A208-2F151D6C4E4D}"/>
      </w:docPartPr>
      <w:docPartBody>
        <w:p w:rsidR="005B7C02" w:rsidRDefault="005B7C02">
          <w:pPr>
            <w:pStyle w:val="F485965E73334EA290D3A67B8747761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8EB85CA6A74171B095D9730F163A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BDB05C-6A03-4CC5-B591-0F9D7AEEB094}"/>
      </w:docPartPr>
      <w:docPartBody>
        <w:p w:rsidR="005B7C02" w:rsidRDefault="005B7C02">
          <w:pPr>
            <w:pStyle w:val="CE8EB85CA6A74171B095D9730F163A8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6074810FF9541F5A036777ABE2247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ED8D5B-E375-413E-8E3D-DCAECADE1669}"/>
      </w:docPartPr>
      <w:docPartBody>
        <w:p w:rsidR="005B7C02" w:rsidRDefault="005B7C02">
          <w:pPr>
            <w:pStyle w:val="66074810FF9541F5A036777ABE22473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DA3295C0BCE46BC86CC35650229DD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7F1AFA-C11F-4080-9F51-2334FABCDF5D}"/>
      </w:docPartPr>
      <w:docPartBody>
        <w:p w:rsidR="005B7C02" w:rsidRDefault="005B7C02">
          <w:pPr>
            <w:pStyle w:val="FDA3295C0BCE46BC86CC35650229DD9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A9A6EEA776548B19A8FAE7E0D8341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9023DB-4759-41BE-ABAC-64CFE5F19FCA}"/>
      </w:docPartPr>
      <w:docPartBody>
        <w:p w:rsidR="005B7C02" w:rsidRDefault="005B7C02">
          <w:pPr>
            <w:pStyle w:val="0A9A6EEA776548B19A8FAE7E0D8341F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DC56B53D8EC4D6BA808C6933FB7ED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5A5E89-F0E8-408C-BB1B-7187307B4D1C}"/>
      </w:docPartPr>
      <w:docPartBody>
        <w:p w:rsidR="005B7C02" w:rsidRDefault="005B7C02">
          <w:pPr>
            <w:pStyle w:val="8DC56B53D8EC4D6BA808C6933FB7EDD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2F4F62480447E89BDC0C5B876A12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5584DC-16AA-486B-AF32-07BFACC2B185}"/>
      </w:docPartPr>
      <w:docPartBody>
        <w:p w:rsidR="005B7C02" w:rsidRDefault="005B7C02">
          <w:pPr>
            <w:pStyle w:val="622F4F62480447E89BDC0C5B876A12E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B6B16013655403EB6BB365F51F2B6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300FA3-5828-46BD-99BE-C21C86028FE6}"/>
      </w:docPartPr>
      <w:docPartBody>
        <w:p w:rsidR="005B7C02" w:rsidRDefault="005B7C02">
          <w:pPr>
            <w:pStyle w:val="3B6B16013655403EB6BB365F51F2B6F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0A9F014341F4E3E9B6F735B16D77C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0F2901-5609-432C-85AA-BD7BB648652C}"/>
      </w:docPartPr>
      <w:docPartBody>
        <w:p w:rsidR="005B7C02" w:rsidRDefault="005B7C02">
          <w:pPr>
            <w:pStyle w:val="20A9F014341F4E3E9B6F735B16D77C6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4A4AF7F9644A8BAC5D0707247C58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64F853-3F65-4D5D-A8D4-C270BDA75E96}"/>
      </w:docPartPr>
      <w:docPartBody>
        <w:p w:rsidR="005B7C02" w:rsidRDefault="005B7C02">
          <w:pPr>
            <w:pStyle w:val="F24A4AF7F9644A8BAC5D0707247C588D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DC55A9B3BF314862B992C61C65A14B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98B9FE-C96B-49B7-A0B8-164E70886012}"/>
      </w:docPartPr>
      <w:docPartBody>
        <w:p w:rsidR="005B7C02" w:rsidRDefault="005B7C02" w:rsidP="005B7C02">
          <w:pPr>
            <w:pStyle w:val="DC55A9B3BF314862B992C61C65A14BF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9F816355384CD6836DE48D72ACDE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E4CA94-1BB3-4C50-B4B7-10368FEADFC0}"/>
      </w:docPartPr>
      <w:docPartBody>
        <w:p w:rsidR="005B7C02" w:rsidRDefault="005B7C02" w:rsidP="005B7C02">
          <w:pPr>
            <w:pStyle w:val="C49F816355384CD6836DE48D72ACDEB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7385C6E56041F89CAB68A2548AFE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C60C4A-321D-4255-9F61-406DBD83BDA7}"/>
      </w:docPartPr>
      <w:docPartBody>
        <w:p w:rsidR="007E38FE" w:rsidRDefault="007E38FE" w:rsidP="007E38FE">
          <w:pPr>
            <w:pStyle w:val="DA7385C6E56041F89CAB68A2548AFEC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4FC4CDC6344E68962DC2B7E1A01B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34282F-AC3C-4ECD-9117-D8272D957F09}"/>
      </w:docPartPr>
      <w:docPartBody>
        <w:p w:rsidR="00C91472" w:rsidRDefault="007E38FE" w:rsidP="007E38FE">
          <w:pPr>
            <w:pStyle w:val="044FC4CDC6344E68962DC2B7E1A01BF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27F4D7F8D94B0483C702F793BF38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0FFBC1-1CCC-4BE8-A6B2-689EBEEE37D1}"/>
      </w:docPartPr>
      <w:docPartBody>
        <w:p w:rsidR="00C91472" w:rsidRDefault="007E38FE" w:rsidP="007E38FE">
          <w:pPr>
            <w:pStyle w:val="8E27F4D7F8D94B0483C702F793BF384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E4739FE68424C38912AF13A5B8F37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D2E7F6-A385-463D-9E41-E44D65A01BBC}"/>
      </w:docPartPr>
      <w:docPartBody>
        <w:p w:rsidR="00C91472" w:rsidRDefault="007E38FE" w:rsidP="007E38FE">
          <w:pPr>
            <w:pStyle w:val="EE4739FE68424C38912AF13A5B8F371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69E4C9AB3A14CA19722EF59A0A92E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08CB3B-C7F7-4295-8BF9-91A3925361A6}"/>
      </w:docPartPr>
      <w:docPartBody>
        <w:p w:rsidR="00C91472" w:rsidRDefault="007E38FE" w:rsidP="007E38FE">
          <w:pPr>
            <w:pStyle w:val="869E4C9AB3A14CA19722EF59A0A92ED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63F3C32150440C9FD903B7CBF8D4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B4D8DF-D96F-401C-ADD3-3DFD3F6C31B8}"/>
      </w:docPartPr>
      <w:docPartBody>
        <w:p w:rsidR="00C91472" w:rsidRDefault="007E38FE" w:rsidP="007E38FE">
          <w:pPr>
            <w:pStyle w:val="2C63F3C32150440C9FD903B7CBF8D4C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CBC52C329CF423CB6CCF0F445C3AAF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9DA785-E5CB-4458-B5FC-91609040AC13}"/>
      </w:docPartPr>
      <w:docPartBody>
        <w:p w:rsidR="00C91472" w:rsidRDefault="007E38FE" w:rsidP="007E38FE">
          <w:pPr>
            <w:pStyle w:val="4CBC52C329CF423CB6CCF0F445C3AAF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53444CB7FF4B29AE77840632DCAD1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9D8C94-B421-4ECA-BD53-13A389AB5DA0}"/>
      </w:docPartPr>
      <w:docPartBody>
        <w:p w:rsidR="00C91472" w:rsidRDefault="007E38FE" w:rsidP="007E38FE">
          <w:pPr>
            <w:pStyle w:val="A253444CB7FF4B29AE77840632DCAD1A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29E87349130847DCBE7024DA6F4920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63A29D-601E-4E03-AC87-D94726A3FF52}"/>
      </w:docPartPr>
      <w:docPartBody>
        <w:p w:rsidR="00C91472" w:rsidRDefault="007E38FE" w:rsidP="007E38FE">
          <w:pPr>
            <w:pStyle w:val="29E87349130847DCBE7024DA6F492013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B464A6EF61E84E4B9463042F7AC9A6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2DB1E4-34EE-40E0-B775-415BB2177BCE}"/>
      </w:docPartPr>
      <w:docPartBody>
        <w:p w:rsidR="00C91472" w:rsidRDefault="007E38FE" w:rsidP="007E38FE">
          <w:pPr>
            <w:pStyle w:val="B464A6EF61E84E4B9463042F7AC9A6AE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DC990C6BA8E84C0187127D1704D290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B9DDE2-36CE-4964-875D-68A111188444}"/>
      </w:docPartPr>
      <w:docPartBody>
        <w:p w:rsidR="00C91472" w:rsidRDefault="007E38FE" w:rsidP="007E38FE">
          <w:pPr>
            <w:pStyle w:val="DC990C6BA8E84C0187127D1704D290C6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C3E4D37B5DAC420986D8231AE2DD10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CCDAE2-04DD-47C3-A7F6-D369FF31275A}"/>
      </w:docPartPr>
      <w:docPartBody>
        <w:p w:rsidR="00C91472" w:rsidRDefault="007E38FE" w:rsidP="007E38FE">
          <w:pPr>
            <w:pStyle w:val="C3E4D37B5DAC420986D8231AE2DD105A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2677E40700134297B0AE1D278B0CD94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E346A1-E006-464B-92DE-DD83D46F89EF}"/>
      </w:docPartPr>
      <w:docPartBody>
        <w:p w:rsidR="00C91472" w:rsidRDefault="007E38FE" w:rsidP="007E38FE">
          <w:pPr>
            <w:pStyle w:val="2677E40700134297B0AE1D278B0CD94A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4FCA0A0EED4945B789572C8CB831F8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CAA270-91D7-4D19-89F2-368BF3DE1228}"/>
      </w:docPartPr>
      <w:docPartBody>
        <w:p w:rsidR="00C91472" w:rsidRDefault="007E38FE" w:rsidP="007E38FE">
          <w:pPr>
            <w:pStyle w:val="4FCA0A0EED4945B789572C8CB831F801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B3D88EBA314B5BA8478918DA9AA6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C1FD0D-BFCC-455C-AA30-5A5277F526B2}"/>
      </w:docPartPr>
      <w:docPartBody>
        <w:p w:rsidR="00C91472" w:rsidRDefault="007E38FE" w:rsidP="007E38FE">
          <w:pPr>
            <w:pStyle w:val="B8B3D88EBA314B5BA8478918DA9AA67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BCAA617EE14A629E0C9E3518D8CC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8A5D14-E449-4FFA-A610-A18DDC372740}"/>
      </w:docPartPr>
      <w:docPartBody>
        <w:p w:rsidR="00C91472" w:rsidRDefault="007E38FE" w:rsidP="007E38FE">
          <w:pPr>
            <w:pStyle w:val="5FBCAA617EE14A629E0C9E3518D8CCC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1ADE347FC74276A904749937776F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B7BC08-BB20-4FCC-8832-76141438A76F}"/>
      </w:docPartPr>
      <w:docPartBody>
        <w:p w:rsidR="00C91472" w:rsidRDefault="007E38FE" w:rsidP="007E38FE">
          <w:pPr>
            <w:pStyle w:val="9E1ADE347FC74276A904749937776FC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15F54611654E8C88A99E4AB896A0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4A35F9-A43B-4759-95EC-2985F8CDF59E}"/>
      </w:docPartPr>
      <w:docPartBody>
        <w:p w:rsidR="000C3EC0" w:rsidRDefault="00C91472" w:rsidP="00C91472">
          <w:pPr>
            <w:pStyle w:val="0C15F54611654E8C88A99E4AB896A07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56A3768E1A4FE99E63C455B81D0B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97F1F9-D1DE-4574-8291-80FDAB2511EF}"/>
      </w:docPartPr>
      <w:docPartBody>
        <w:p w:rsidR="000C3EC0" w:rsidRDefault="00C91472" w:rsidP="00C91472">
          <w:pPr>
            <w:pStyle w:val="BB56A3768E1A4FE99E63C455B81D0B1C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EEA31938DCDE4307949CE49C035C5A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25C246-F1D9-4A10-BF1D-B93F6BAD5D1F}"/>
      </w:docPartPr>
      <w:docPartBody>
        <w:p w:rsidR="000C3EC0" w:rsidRDefault="00C91472" w:rsidP="00C91472">
          <w:pPr>
            <w:pStyle w:val="EEA31938DCDE4307949CE49C035C5AA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A3C699B1E99435D941347C68A226A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41DD01-61A3-42BF-AC6D-80F010256B52}"/>
      </w:docPartPr>
      <w:docPartBody>
        <w:p w:rsidR="000C3EC0" w:rsidRDefault="00C91472" w:rsidP="00C91472">
          <w:pPr>
            <w:pStyle w:val="9A3C699B1E99435D941347C68A226AE4"/>
          </w:pPr>
          <w:r w:rsidRPr="00A12FF1">
            <w:rPr>
              <w:rStyle w:val="a3"/>
            </w:rPr>
            <w:t>Выберите элемент.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7C02"/>
    <w:rsid w:val="000C3EC0"/>
    <w:rsid w:val="005B7C02"/>
    <w:rsid w:val="007E38FE"/>
    <w:rsid w:val="00AB6A8F"/>
    <w:rsid w:val="00C91472"/>
    <w:rsid w:val="00D35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C91472"/>
    <w:rPr>
      <w:color w:val="808080"/>
    </w:rPr>
  </w:style>
  <w:style w:type="paragraph" w:customStyle="1" w:styleId="A2B0DA425CDD4DF78EA52474DCCFBD05">
    <w:name w:val="A2B0DA425CDD4DF78EA52474DCCFBD05"/>
  </w:style>
  <w:style w:type="paragraph" w:customStyle="1" w:styleId="D367CB54E44D448FB319A6BB422005DA">
    <w:name w:val="D367CB54E44D448FB319A6BB422005DA"/>
  </w:style>
  <w:style w:type="paragraph" w:customStyle="1" w:styleId="A24ADF680B524764B0D6C03EE9DA7ACF">
    <w:name w:val="A24ADF680B524764B0D6C03EE9DA7ACF"/>
  </w:style>
  <w:style w:type="paragraph" w:customStyle="1" w:styleId="11C0575CFDA24B23A176C44F43F67C89">
    <w:name w:val="11C0575CFDA24B23A176C44F43F67C89"/>
  </w:style>
  <w:style w:type="paragraph" w:customStyle="1" w:styleId="B4B0F2A73404403E8BFB6818371A1AC4">
    <w:name w:val="B4B0F2A73404403E8BFB6818371A1AC4"/>
  </w:style>
  <w:style w:type="paragraph" w:customStyle="1" w:styleId="7AA397E2E93F424D92096170A3818CC4">
    <w:name w:val="7AA397E2E93F424D92096170A3818CC4"/>
  </w:style>
  <w:style w:type="paragraph" w:customStyle="1" w:styleId="392DA5EA493D4DA7B2480ABB451D1533">
    <w:name w:val="392DA5EA493D4DA7B2480ABB451D1533"/>
  </w:style>
  <w:style w:type="paragraph" w:customStyle="1" w:styleId="14DAAE24CCCB4D9E8EA26F96A3E6AE6A">
    <w:name w:val="14DAAE24CCCB4D9E8EA26F96A3E6AE6A"/>
  </w:style>
  <w:style w:type="paragraph" w:customStyle="1" w:styleId="E23CFE472ACD4F60AF20AAABD72492DA">
    <w:name w:val="E23CFE472ACD4F60AF20AAABD72492DA"/>
  </w:style>
  <w:style w:type="paragraph" w:customStyle="1" w:styleId="5FD452E0000E49C28FC5BB19375425E8">
    <w:name w:val="5FD452E0000E49C28FC5BB19375425E8"/>
  </w:style>
  <w:style w:type="paragraph" w:customStyle="1" w:styleId="098193AA122146C18C0235EE1252885E">
    <w:name w:val="098193AA122146C18C0235EE1252885E"/>
  </w:style>
  <w:style w:type="paragraph" w:customStyle="1" w:styleId="C86A81F3E9CF4B8A9A3FF0E88D4DE057">
    <w:name w:val="C86A81F3E9CF4B8A9A3FF0E88D4DE057"/>
  </w:style>
  <w:style w:type="paragraph" w:customStyle="1" w:styleId="2BA6F5ABD06A4300842EFDE9BF4A3F46">
    <w:name w:val="2BA6F5ABD06A4300842EFDE9BF4A3F46"/>
  </w:style>
  <w:style w:type="paragraph" w:customStyle="1" w:styleId="D023F90C54AF4D7D9F0566C98DE8C0EC">
    <w:name w:val="D023F90C54AF4D7D9F0566C98DE8C0EC"/>
  </w:style>
  <w:style w:type="paragraph" w:customStyle="1" w:styleId="914D0492402542D6838CFCA3FEF1B2CD">
    <w:name w:val="914D0492402542D6838CFCA3FEF1B2CD"/>
  </w:style>
  <w:style w:type="paragraph" w:customStyle="1" w:styleId="AB26BFA4557B4385A2057C0C8759838F">
    <w:name w:val="AB26BFA4557B4385A2057C0C8759838F"/>
  </w:style>
  <w:style w:type="paragraph" w:customStyle="1" w:styleId="3E5826A9916F40C883B5ABFEA47CC023">
    <w:name w:val="3E5826A9916F40C883B5ABFEA47CC023"/>
  </w:style>
  <w:style w:type="paragraph" w:customStyle="1" w:styleId="056A0C5F26D9440BB896BF8EE79547A8">
    <w:name w:val="056A0C5F26D9440BB896BF8EE79547A8"/>
  </w:style>
  <w:style w:type="paragraph" w:customStyle="1" w:styleId="BE2E9E2D1B7D4152BD9DC8CF60911CA1">
    <w:name w:val="BE2E9E2D1B7D4152BD9DC8CF60911CA1"/>
  </w:style>
  <w:style w:type="paragraph" w:customStyle="1" w:styleId="82617030A2EB4545BA1B22532FCADFEA">
    <w:name w:val="82617030A2EB4545BA1B22532FCADFEA"/>
  </w:style>
  <w:style w:type="paragraph" w:customStyle="1" w:styleId="3CAF4EE830484D4F8EC7BBE68B4068DE">
    <w:name w:val="3CAF4EE830484D4F8EC7BBE68B4068DE"/>
  </w:style>
  <w:style w:type="paragraph" w:customStyle="1" w:styleId="90376408C86D4C95B4ACCF5392459A40">
    <w:name w:val="90376408C86D4C95B4ACCF5392459A40"/>
  </w:style>
  <w:style w:type="paragraph" w:customStyle="1" w:styleId="EE2FA0E5FE994E3193D0D7C6DED3BECB">
    <w:name w:val="EE2FA0E5FE994E3193D0D7C6DED3BECB"/>
  </w:style>
  <w:style w:type="paragraph" w:customStyle="1" w:styleId="A39D4FA914044ADDAC5D4D9F6F13D685">
    <w:name w:val="A39D4FA914044ADDAC5D4D9F6F13D685"/>
  </w:style>
  <w:style w:type="paragraph" w:customStyle="1" w:styleId="500C08758C004C86A21C4A3FB89D6D62">
    <w:name w:val="500C08758C004C86A21C4A3FB89D6D62"/>
  </w:style>
  <w:style w:type="paragraph" w:customStyle="1" w:styleId="B98FFBD8DABF417F8B333D55CB85A170">
    <w:name w:val="B98FFBD8DABF417F8B333D55CB85A170"/>
  </w:style>
  <w:style w:type="paragraph" w:customStyle="1" w:styleId="1E571E39649541589B4F72DC380003D6">
    <w:name w:val="1E571E39649541589B4F72DC380003D6"/>
  </w:style>
  <w:style w:type="paragraph" w:customStyle="1" w:styleId="7A616A24921C4A69A303CE75003805BE">
    <w:name w:val="7A616A24921C4A69A303CE75003805BE"/>
  </w:style>
  <w:style w:type="paragraph" w:customStyle="1" w:styleId="99BD8E0D9A734B36820DB18CF382CFB8">
    <w:name w:val="99BD8E0D9A734B36820DB18CF382CFB8"/>
  </w:style>
  <w:style w:type="paragraph" w:customStyle="1" w:styleId="715BB06A3696441DB70AA6D9B51E19C1">
    <w:name w:val="715BB06A3696441DB70AA6D9B51E19C1"/>
  </w:style>
  <w:style w:type="paragraph" w:customStyle="1" w:styleId="1AA0FD95AF2D4D8F9468A62E139873D3">
    <w:name w:val="1AA0FD95AF2D4D8F9468A62E139873D3"/>
  </w:style>
  <w:style w:type="paragraph" w:customStyle="1" w:styleId="212D47004710481C9CCE2DC61783D104">
    <w:name w:val="212D47004710481C9CCE2DC61783D104"/>
  </w:style>
  <w:style w:type="paragraph" w:customStyle="1" w:styleId="CBC4BD477EE24B69B3D24BDE2E8CF45B">
    <w:name w:val="CBC4BD477EE24B69B3D24BDE2E8CF45B"/>
  </w:style>
  <w:style w:type="paragraph" w:customStyle="1" w:styleId="BD148099F45441FD88DEA7A7CDDCA0D4">
    <w:name w:val="BD148099F45441FD88DEA7A7CDDCA0D4"/>
  </w:style>
  <w:style w:type="paragraph" w:customStyle="1" w:styleId="0E0E1D80DF444C5CA8B00C4580F82817">
    <w:name w:val="0E0E1D80DF444C5CA8B00C4580F82817"/>
  </w:style>
  <w:style w:type="paragraph" w:customStyle="1" w:styleId="DBEE98C8346B41E08AE820AC6D35D916">
    <w:name w:val="DBEE98C8346B41E08AE820AC6D35D916"/>
  </w:style>
  <w:style w:type="paragraph" w:customStyle="1" w:styleId="5BDDD8666D3840E5A4C69325C11D50D4">
    <w:name w:val="5BDDD8666D3840E5A4C69325C11D50D4"/>
  </w:style>
  <w:style w:type="paragraph" w:customStyle="1" w:styleId="C6159FF6965444D7B364EBD11AD7574C">
    <w:name w:val="C6159FF6965444D7B364EBD11AD7574C"/>
  </w:style>
  <w:style w:type="paragraph" w:customStyle="1" w:styleId="B10867F9ECD24BFDACD6CB205E3275C3">
    <w:name w:val="B10867F9ECD24BFDACD6CB205E3275C3"/>
  </w:style>
  <w:style w:type="paragraph" w:customStyle="1" w:styleId="CBBC718BB5D948B4AB4BB9D065C88F48">
    <w:name w:val="CBBC718BB5D948B4AB4BB9D065C88F48"/>
  </w:style>
  <w:style w:type="paragraph" w:customStyle="1" w:styleId="85BA07A3663F422EB6F2D2DD9DAEA2A0">
    <w:name w:val="85BA07A3663F422EB6F2D2DD9DAEA2A0"/>
  </w:style>
  <w:style w:type="paragraph" w:customStyle="1" w:styleId="7366B9AABA65431BB1753C4EA1AA011F">
    <w:name w:val="7366B9AABA65431BB1753C4EA1AA011F"/>
  </w:style>
  <w:style w:type="paragraph" w:customStyle="1" w:styleId="1EDB06BB3C424D399A6DBFE3B9BBC6AB">
    <w:name w:val="1EDB06BB3C424D399A6DBFE3B9BBC6AB"/>
  </w:style>
  <w:style w:type="paragraph" w:customStyle="1" w:styleId="429CE2A676C84755AC8B46C24952F142">
    <w:name w:val="429CE2A676C84755AC8B46C24952F142"/>
  </w:style>
  <w:style w:type="paragraph" w:customStyle="1" w:styleId="A9F2C94F70B0491BAF89972EBCD77B23">
    <w:name w:val="A9F2C94F70B0491BAF89972EBCD77B23"/>
  </w:style>
  <w:style w:type="paragraph" w:customStyle="1" w:styleId="1439DBD4A6384747B535E24DCF459AC6">
    <w:name w:val="1439DBD4A6384747B535E24DCF459AC6"/>
  </w:style>
  <w:style w:type="paragraph" w:customStyle="1" w:styleId="3C79796A6FC34E8C99C42E83ADADA903">
    <w:name w:val="3C79796A6FC34E8C99C42E83ADADA903"/>
  </w:style>
  <w:style w:type="paragraph" w:customStyle="1" w:styleId="B62298D8455F49CA89B91FCCAF335D57">
    <w:name w:val="B62298D8455F49CA89B91FCCAF335D57"/>
  </w:style>
  <w:style w:type="paragraph" w:customStyle="1" w:styleId="7B34F820625D4929812E632584A5C18E">
    <w:name w:val="7B34F820625D4929812E632584A5C18E"/>
  </w:style>
  <w:style w:type="paragraph" w:customStyle="1" w:styleId="7D6BA7AF24B84DBAA4FC3981527AA21D">
    <w:name w:val="7D6BA7AF24B84DBAA4FC3981527AA21D"/>
  </w:style>
  <w:style w:type="paragraph" w:customStyle="1" w:styleId="98D5A50AD27244A68D516E15473C7A52">
    <w:name w:val="98D5A50AD27244A68D516E15473C7A52"/>
  </w:style>
  <w:style w:type="paragraph" w:customStyle="1" w:styleId="DB662EE99F5B4B868DB0829AC194BA39">
    <w:name w:val="DB662EE99F5B4B868DB0829AC194BA39"/>
  </w:style>
  <w:style w:type="paragraph" w:customStyle="1" w:styleId="106CDEF717194BAEA600624908F80806">
    <w:name w:val="106CDEF717194BAEA600624908F80806"/>
  </w:style>
  <w:style w:type="paragraph" w:customStyle="1" w:styleId="F485965E73334EA290D3A67B87477612">
    <w:name w:val="F485965E73334EA290D3A67B87477612"/>
  </w:style>
  <w:style w:type="paragraph" w:customStyle="1" w:styleId="CE8EB85CA6A74171B095D9730F163A81">
    <w:name w:val="CE8EB85CA6A74171B095D9730F163A81"/>
  </w:style>
  <w:style w:type="paragraph" w:customStyle="1" w:styleId="66074810FF9541F5A036777ABE22473D">
    <w:name w:val="66074810FF9541F5A036777ABE22473D"/>
  </w:style>
  <w:style w:type="paragraph" w:customStyle="1" w:styleId="FDA3295C0BCE46BC86CC35650229DD99">
    <w:name w:val="FDA3295C0BCE46BC86CC35650229DD99"/>
  </w:style>
  <w:style w:type="paragraph" w:customStyle="1" w:styleId="0A9A6EEA776548B19A8FAE7E0D8341F5">
    <w:name w:val="0A9A6EEA776548B19A8FAE7E0D8341F5"/>
  </w:style>
  <w:style w:type="paragraph" w:customStyle="1" w:styleId="8DC56B53D8EC4D6BA808C6933FB7EDDD">
    <w:name w:val="8DC56B53D8EC4D6BA808C6933FB7EDDD"/>
  </w:style>
  <w:style w:type="paragraph" w:customStyle="1" w:styleId="622F4F62480447E89BDC0C5B876A12E3">
    <w:name w:val="622F4F62480447E89BDC0C5B876A12E3"/>
  </w:style>
  <w:style w:type="paragraph" w:customStyle="1" w:styleId="3B6B16013655403EB6BB365F51F2B6F0">
    <w:name w:val="3B6B16013655403EB6BB365F51F2B6F0"/>
  </w:style>
  <w:style w:type="paragraph" w:customStyle="1" w:styleId="20A9F014341F4E3E9B6F735B16D77C66">
    <w:name w:val="20A9F014341F4E3E9B6F735B16D77C66"/>
  </w:style>
  <w:style w:type="paragraph" w:customStyle="1" w:styleId="F24A4AF7F9644A8BAC5D0707247C588D">
    <w:name w:val="F24A4AF7F9644A8BAC5D0707247C588D"/>
  </w:style>
  <w:style w:type="paragraph" w:customStyle="1" w:styleId="2E13198F2FAE49F69368764C9C779B38">
    <w:name w:val="2E13198F2FAE49F69368764C9C779B38"/>
  </w:style>
  <w:style w:type="paragraph" w:customStyle="1" w:styleId="7147AEC75A0B4F0FA20AD8385C549823">
    <w:name w:val="7147AEC75A0B4F0FA20AD8385C549823"/>
  </w:style>
  <w:style w:type="paragraph" w:customStyle="1" w:styleId="75DA01687F4A48C18BDAD520C7CFF2A2">
    <w:name w:val="75DA01687F4A48C18BDAD520C7CFF2A2"/>
  </w:style>
  <w:style w:type="paragraph" w:customStyle="1" w:styleId="B96CD0AB2EE8489AA095B4D31E131B70">
    <w:name w:val="B96CD0AB2EE8489AA095B4D31E131B70"/>
    <w:rsid w:val="005B7C02"/>
  </w:style>
  <w:style w:type="paragraph" w:customStyle="1" w:styleId="631FCDA11F1941BBB04EE1C754E45DC0">
    <w:name w:val="631FCDA11F1941BBB04EE1C754E45DC0"/>
    <w:rsid w:val="005B7C02"/>
  </w:style>
  <w:style w:type="paragraph" w:customStyle="1" w:styleId="F1EBECEDFFAD4CEDB95F5DF7F07D2C90">
    <w:name w:val="F1EBECEDFFAD4CEDB95F5DF7F07D2C90"/>
    <w:rsid w:val="005B7C02"/>
  </w:style>
  <w:style w:type="paragraph" w:customStyle="1" w:styleId="03122D7EDBBE40F6B62DF18F8631296D">
    <w:name w:val="03122D7EDBBE40F6B62DF18F8631296D"/>
    <w:rsid w:val="005B7C02"/>
  </w:style>
  <w:style w:type="paragraph" w:customStyle="1" w:styleId="A363FEFAC41C4EF38C618FB7FA31937B">
    <w:name w:val="A363FEFAC41C4EF38C618FB7FA31937B"/>
    <w:rsid w:val="005B7C02"/>
  </w:style>
  <w:style w:type="paragraph" w:customStyle="1" w:styleId="E90B9932417046B28FF4A73ADB329500">
    <w:name w:val="E90B9932417046B28FF4A73ADB329500"/>
    <w:rsid w:val="005B7C02"/>
  </w:style>
  <w:style w:type="paragraph" w:customStyle="1" w:styleId="DC55A9B3BF314862B992C61C65A14BFC">
    <w:name w:val="DC55A9B3BF314862B992C61C65A14BFC"/>
    <w:rsid w:val="005B7C02"/>
  </w:style>
  <w:style w:type="paragraph" w:customStyle="1" w:styleId="890CCD95B0874358A3BD93F55FE41099">
    <w:name w:val="890CCD95B0874358A3BD93F55FE41099"/>
    <w:rsid w:val="005B7C02"/>
  </w:style>
  <w:style w:type="paragraph" w:customStyle="1" w:styleId="C49F816355384CD6836DE48D72ACDEB6">
    <w:name w:val="C49F816355384CD6836DE48D72ACDEB6"/>
    <w:rsid w:val="005B7C02"/>
  </w:style>
  <w:style w:type="paragraph" w:customStyle="1" w:styleId="1A12B41AD39A4520B5E696784BC75251">
    <w:name w:val="1A12B41AD39A4520B5E696784BC75251"/>
    <w:rsid w:val="005B7C02"/>
  </w:style>
  <w:style w:type="paragraph" w:customStyle="1" w:styleId="85E243B7D11F481C8CA0CAA5EA992841">
    <w:name w:val="85E243B7D11F481C8CA0CAA5EA992841"/>
    <w:rsid w:val="005B7C02"/>
  </w:style>
  <w:style w:type="paragraph" w:customStyle="1" w:styleId="30A1B1F1FB7A40C59EC0B51078AA2361">
    <w:name w:val="30A1B1F1FB7A40C59EC0B51078AA2361"/>
    <w:rsid w:val="005B7C02"/>
  </w:style>
  <w:style w:type="paragraph" w:customStyle="1" w:styleId="DA7385C6E56041F89CAB68A2548AFEC2">
    <w:name w:val="DA7385C6E56041F89CAB68A2548AFEC2"/>
    <w:rsid w:val="007E38FE"/>
  </w:style>
  <w:style w:type="paragraph" w:customStyle="1" w:styleId="044FC4CDC6344E68962DC2B7E1A01BFE">
    <w:name w:val="044FC4CDC6344E68962DC2B7E1A01BFE"/>
    <w:rsid w:val="007E38FE"/>
  </w:style>
  <w:style w:type="paragraph" w:customStyle="1" w:styleId="8E27F4D7F8D94B0483C702F793BF3844">
    <w:name w:val="8E27F4D7F8D94B0483C702F793BF3844"/>
    <w:rsid w:val="007E38FE"/>
  </w:style>
  <w:style w:type="paragraph" w:customStyle="1" w:styleId="EE4739FE68424C38912AF13A5B8F3713">
    <w:name w:val="EE4739FE68424C38912AF13A5B8F3713"/>
    <w:rsid w:val="007E38FE"/>
  </w:style>
  <w:style w:type="paragraph" w:customStyle="1" w:styleId="869E4C9AB3A14CA19722EF59A0A92EDB">
    <w:name w:val="869E4C9AB3A14CA19722EF59A0A92EDB"/>
    <w:rsid w:val="007E38FE"/>
  </w:style>
  <w:style w:type="paragraph" w:customStyle="1" w:styleId="2C63F3C32150440C9FD903B7CBF8D4C1">
    <w:name w:val="2C63F3C32150440C9FD903B7CBF8D4C1"/>
    <w:rsid w:val="007E38FE"/>
  </w:style>
  <w:style w:type="paragraph" w:customStyle="1" w:styleId="4CBC52C329CF423CB6CCF0F445C3AAF6">
    <w:name w:val="4CBC52C329CF423CB6CCF0F445C3AAF6"/>
    <w:rsid w:val="007E38FE"/>
  </w:style>
  <w:style w:type="paragraph" w:customStyle="1" w:styleId="A253444CB7FF4B29AE77840632DCAD1A">
    <w:name w:val="A253444CB7FF4B29AE77840632DCAD1A"/>
    <w:rsid w:val="007E38FE"/>
  </w:style>
  <w:style w:type="paragraph" w:customStyle="1" w:styleId="29E87349130847DCBE7024DA6F492013">
    <w:name w:val="29E87349130847DCBE7024DA6F492013"/>
    <w:rsid w:val="007E38FE"/>
  </w:style>
  <w:style w:type="paragraph" w:customStyle="1" w:styleId="8FDD60E0FBE44E5CBE2A388286F1E35B">
    <w:name w:val="8FDD60E0FBE44E5CBE2A388286F1E35B"/>
    <w:rsid w:val="007E38FE"/>
  </w:style>
  <w:style w:type="paragraph" w:customStyle="1" w:styleId="D80C18E08F0F4E909E82999CEBD3520A">
    <w:name w:val="D80C18E08F0F4E909E82999CEBD3520A"/>
    <w:rsid w:val="007E38FE"/>
  </w:style>
  <w:style w:type="paragraph" w:customStyle="1" w:styleId="5AF2FB458DC843F9AF32A72643B729C6">
    <w:name w:val="5AF2FB458DC843F9AF32A72643B729C6"/>
    <w:rsid w:val="007E38FE"/>
  </w:style>
  <w:style w:type="paragraph" w:customStyle="1" w:styleId="6629DE77F6624EEBBE40120FDDE9A9A8">
    <w:name w:val="6629DE77F6624EEBBE40120FDDE9A9A8"/>
    <w:rsid w:val="007E38FE"/>
  </w:style>
  <w:style w:type="paragraph" w:customStyle="1" w:styleId="86CD3FE5B9014E7BB19095975E7C1381">
    <w:name w:val="86CD3FE5B9014E7BB19095975E7C1381"/>
    <w:rsid w:val="007E38FE"/>
  </w:style>
  <w:style w:type="paragraph" w:customStyle="1" w:styleId="D5710D0DF5194102878A4E9702BAE3B3">
    <w:name w:val="D5710D0DF5194102878A4E9702BAE3B3"/>
    <w:rsid w:val="007E38FE"/>
  </w:style>
  <w:style w:type="paragraph" w:customStyle="1" w:styleId="DD3779738B684AEAAA1D227E5544F23B">
    <w:name w:val="DD3779738B684AEAAA1D227E5544F23B"/>
    <w:rsid w:val="007E38FE"/>
  </w:style>
  <w:style w:type="paragraph" w:customStyle="1" w:styleId="CD3A71E060F040C281E231396F3429DB">
    <w:name w:val="CD3A71E060F040C281E231396F3429DB"/>
    <w:rsid w:val="007E38FE"/>
  </w:style>
  <w:style w:type="paragraph" w:customStyle="1" w:styleId="69FF67DA6979495489FBD54C77E5151E">
    <w:name w:val="69FF67DA6979495489FBD54C77E5151E"/>
    <w:rsid w:val="007E38FE"/>
  </w:style>
  <w:style w:type="paragraph" w:customStyle="1" w:styleId="A1023C993DC14401A72E0735A02F2878">
    <w:name w:val="A1023C993DC14401A72E0735A02F2878"/>
    <w:rsid w:val="007E38FE"/>
  </w:style>
  <w:style w:type="paragraph" w:customStyle="1" w:styleId="643818E954944BAD8B67193673ED2E16">
    <w:name w:val="643818E954944BAD8B67193673ED2E16"/>
    <w:rsid w:val="007E38FE"/>
  </w:style>
  <w:style w:type="paragraph" w:customStyle="1" w:styleId="DCF96536056E4DB887947D8A2B38334E">
    <w:name w:val="DCF96536056E4DB887947D8A2B38334E"/>
    <w:rsid w:val="007E38FE"/>
  </w:style>
  <w:style w:type="paragraph" w:customStyle="1" w:styleId="B464A6EF61E84E4B9463042F7AC9A6AE">
    <w:name w:val="B464A6EF61E84E4B9463042F7AC9A6AE"/>
    <w:rsid w:val="007E38FE"/>
  </w:style>
  <w:style w:type="paragraph" w:customStyle="1" w:styleId="DC990C6BA8E84C0187127D1704D290C6">
    <w:name w:val="DC990C6BA8E84C0187127D1704D290C6"/>
    <w:rsid w:val="007E38FE"/>
  </w:style>
  <w:style w:type="paragraph" w:customStyle="1" w:styleId="A806C00CF70948D5A630187526B68DA1">
    <w:name w:val="A806C00CF70948D5A630187526B68DA1"/>
    <w:rsid w:val="007E38FE"/>
  </w:style>
  <w:style w:type="paragraph" w:customStyle="1" w:styleId="C3E4D37B5DAC420986D8231AE2DD105A">
    <w:name w:val="C3E4D37B5DAC420986D8231AE2DD105A"/>
    <w:rsid w:val="007E38FE"/>
  </w:style>
  <w:style w:type="paragraph" w:customStyle="1" w:styleId="2677E40700134297B0AE1D278B0CD94A">
    <w:name w:val="2677E40700134297B0AE1D278B0CD94A"/>
    <w:rsid w:val="007E38FE"/>
  </w:style>
  <w:style w:type="paragraph" w:customStyle="1" w:styleId="4FCA0A0EED4945B789572C8CB831F801">
    <w:name w:val="4FCA0A0EED4945B789572C8CB831F801"/>
    <w:rsid w:val="007E38FE"/>
  </w:style>
  <w:style w:type="paragraph" w:customStyle="1" w:styleId="B8B3D88EBA314B5BA8478918DA9AA678">
    <w:name w:val="B8B3D88EBA314B5BA8478918DA9AA678"/>
    <w:rsid w:val="007E38FE"/>
  </w:style>
  <w:style w:type="paragraph" w:customStyle="1" w:styleId="5FBCAA617EE14A629E0C9E3518D8CCC6">
    <w:name w:val="5FBCAA617EE14A629E0C9E3518D8CCC6"/>
    <w:rsid w:val="007E38FE"/>
  </w:style>
  <w:style w:type="paragraph" w:customStyle="1" w:styleId="9E1ADE347FC74276A904749937776FCA">
    <w:name w:val="9E1ADE347FC74276A904749937776FCA"/>
    <w:rsid w:val="007E38FE"/>
  </w:style>
  <w:style w:type="paragraph" w:customStyle="1" w:styleId="0C15F54611654E8C88A99E4AB896A076">
    <w:name w:val="0C15F54611654E8C88A99E4AB896A076"/>
    <w:rsid w:val="00C91472"/>
  </w:style>
  <w:style w:type="paragraph" w:customStyle="1" w:styleId="BB56A3768E1A4FE99E63C455B81D0B1C">
    <w:name w:val="BB56A3768E1A4FE99E63C455B81D0B1C"/>
    <w:rsid w:val="00C91472"/>
  </w:style>
  <w:style w:type="paragraph" w:customStyle="1" w:styleId="EEA31938DCDE4307949CE49C035C5AA6">
    <w:name w:val="EEA31938DCDE4307949CE49C035C5AA6"/>
    <w:rsid w:val="00C91472"/>
  </w:style>
  <w:style w:type="paragraph" w:customStyle="1" w:styleId="9A3C699B1E99435D941347C68A226AE4">
    <w:name w:val="9A3C699B1E99435D941347C68A226AE4"/>
    <w:rsid w:val="00C9147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437894-191D-4358-84F3-EAE8FCC2FA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документации о закупке (АП; ЭФ; Сайт, не 223).dotx</Template>
  <TotalTime>288</TotalTime>
  <Pages>22</Pages>
  <Words>6193</Words>
  <Characters>35301</Characters>
  <Application>Microsoft Office Word</Application>
  <DocSecurity>0</DocSecurity>
  <Lines>294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41412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admins</dc:creator>
  <cp:keywords>Шаблон; Шаблон документации о закупке; АП; ЭФ; Почта</cp:keywords>
  <dc:description/>
  <cp:lastModifiedBy>Чебыкина Наталья Ивановна</cp:lastModifiedBy>
  <cp:revision>5</cp:revision>
  <cp:lastPrinted>2019-04-13T04:02:00Z</cp:lastPrinted>
  <dcterms:created xsi:type="dcterms:W3CDTF">2022-02-03T07:30:00Z</dcterms:created>
  <dcterms:modified xsi:type="dcterms:W3CDTF">2022-04-15T05:31:00Z</dcterms:modified>
  <cp:category>Шаблоны</cp:category>
</cp:coreProperties>
</file>